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Default="000352D7" w:rsidP="000352D7">
      <w:pPr>
        <w:jc w:val="both"/>
        <w:rPr>
          <w:rFonts w:ascii="Arial" w:hAnsi="Arial" w:cs="Arial"/>
          <w:sz w:val="24"/>
          <w:szCs w:val="24"/>
        </w:rPr>
      </w:pPr>
    </w:p>
    <w:p w:rsidR="007D6915" w:rsidRDefault="007D6915" w:rsidP="000352D7">
      <w:pPr>
        <w:jc w:val="both"/>
        <w:rPr>
          <w:rFonts w:ascii="Arial" w:hAnsi="Arial" w:cs="Arial"/>
          <w:sz w:val="24"/>
          <w:szCs w:val="24"/>
        </w:rPr>
      </w:pPr>
    </w:p>
    <w:p w:rsidR="007D6915" w:rsidRDefault="007D6915" w:rsidP="000352D7">
      <w:pPr>
        <w:jc w:val="both"/>
        <w:rPr>
          <w:rFonts w:ascii="Arial" w:hAnsi="Arial" w:cs="Arial"/>
          <w:sz w:val="24"/>
          <w:szCs w:val="24"/>
        </w:rPr>
      </w:pPr>
    </w:p>
    <w:p w:rsidR="007D6915" w:rsidRDefault="007D6915" w:rsidP="000352D7">
      <w:pPr>
        <w:jc w:val="both"/>
        <w:rPr>
          <w:rFonts w:ascii="Arial" w:hAnsi="Arial" w:cs="Arial"/>
          <w:sz w:val="24"/>
          <w:szCs w:val="24"/>
        </w:rPr>
      </w:pPr>
    </w:p>
    <w:p w:rsidR="007D6915" w:rsidRDefault="007D6915" w:rsidP="000352D7">
      <w:pPr>
        <w:jc w:val="both"/>
        <w:rPr>
          <w:rFonts w:ascii="Arial" w:hAnsi="Arial" w:cs="Arial"/>
          <w:sz w:val="24"/>
          <w:szCs w:val="24"/>
        </w:rPr>
      </w:pPr>
    </w:p>
    <w:p w:rsidR="007D6915" w:rsidRPr="00F9016B" w:rsidRDefault="007D6915"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p w:rsidR="000352D7" w:rsidRPr="00F9016B" w:rsidRDefault="000352D7" w:rsidP="000352D7">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0352D7" w:rsidRPr="00016CF4" w:rsidTr="002E1C31">
        <w:trPr>
          <w:trHeight w:val="567"/>
          <w:jc w:val="center"/>
        </w:trPr>
        <w:tc>
          <w:tcPr>
            <w:tcW w:w="3118" w:type="dxa"/>
            <w:tcBorders>
              <w:right w:val="single" w:sz="12" w:space="0" w:color="0070C0"/>
            </w:tcBorders>
            <w:shd w:val="clear" w:color="auto" w:fill="auto"/>
            <w:tcMar>
              <w:left w:w="57" w:type="dxa"/>
            </w:tcMar>
          </w:tcPr>
          <w:p w:rsidR="000352D7" w:rsidRPr="00ED0D80" w:rsidRDefault="000352D7" w:rsidP="000352D7">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B70769">
              <w:rPr>
                <w:rFonts w:ascii="Helvetica" w:hAnsi="Helvetica"/>
                <w:b/>
                <w:color w:val="002060"/>
                <w:sz w:val="40"/>
                <w:szCs w:val="40"/>
              </w:rPr>
              <w:t>VI</w:t>
            </w:r>
          </w:p>
        </w:tc>
        <w:tc>
          <w:tcPr>
            <w:tcW w:w="6520" w:type="dxa"/>
            <w:tcBorders>
              <w:left w:val="single" w:sz="12" w:space="0" w:color="0070C0"/>
            </w:tcBorders>
            <w:shd w:val="clear" w:color="auto" w:fill="auto"/>
            <w:tcMar>
              <w:right w:w="57" w:type="dxa"/>
            </w:tcMar>
            <w:vAlign w:val="center"/>
          </w:tcPr>
          <w:p w:rsidR="000352D7" w:rsidRPr="009D38B4" w:rsidRDefault="000352D7" w:rsidP="000352D7">
            <w:pPr>
              <w:rPr>
                <w:rFonts w:ascii="Helvetica" w:hAnsi="Helvetica"/>
                <w:i/>
                <w:sz w:val="32"/>
                <w:szCs w:val="32"/>
              </w:rPr>
            </w:pPr>
            <w:r w:rsidRPr="000352D7">
              <w:rPr>
                <w:rFonts w:ascii="Helvetica" w:hAnsi="Helvetica"/>
                <w:i/>
                <w:sz w:val="32"/>
                <w:szCs w:val="32"/>
              </w:rPr>
              <w:t>Tub d’ace</w:t>
            </w:r>
            <w:r>
              <w:rPr>
                <w:rFonts w:ascii="Helvetica" w:hAnsi="Helvetica"/>
                <w:i/>
                <w:sz w:val="32"/>
                <w:szCs w:val="32"/>
              </w:rPr>
              <w:t>r folrat amb morter i recobert amb</w:t>
            </w:r>
            <w:r w:rsidRPr="000352D7">
              <w:rPr>
                <w:rFonts w:ascii="Helvetica" w:hAnsi="Helvetica"/>
                <w:i/>
                <w:sz w:val="32"/>
                <w:szCs w:val="32"/>
              </w:rPr>
              <w:t xml:space="preserve"> esmalt de quitrà/embolicat en cinta plàstica</w:t>
            </w:r>
          </w:p>
        </w:tc>
      </w:tr>
    </w:tbl>
    <w:p w:rsidR="000352D7" w:rsidRDefault="000352D7" w:rsidP="000352D7">
      <w:pPr>
        <w:widowControl/>
        <w:rPr>
          <w:rFonts w:ascii="French Vogue" w:hAnsi="French Vogue"/>
          <w:b/>
          <w:sz w:val="24"/>
          <w:szCs w:val="24"/>
        </w:rPr>
      </w:pPr>
      <w:r>
        <w:rPr>
          <w:rFonts w:ascii="French Vogue" w:hAnsi="French Vogue"/>
          <w:b/>
          <w:sz w:val="24"/>
          <w:szCs w:val="24"/>
        </w:rPr>
        <w:br w:type="page"/>
      </w:r>
    </w:p>
    <w:p w:rsidR="0032594E" w:rsidRPr="000305A3" w:rsidRDefault="0032594E" w:rsidP="0032594E">
      <w:pPr>
        <w:widowControl/>
        <w:tabs>
          <w:tab w:val="left" w:pos="1843"/>
        </w:tabs>
        <w:ind w:left="1843" w:hanging="1843"/>
        <w:jc w:val="both"/>
        <w:rPr>
          <w:rFonts w:ascii="Arial" w:hAnsi="Arial" w:cs="Arial"/>
          <w:b/>
          <w:sz w:val="24"/>
          <w:szCs w:val="24"/>
        </w:rPr>
      </w:pPr>
      <w:r w:rsidRPr="00357BA1">
        <w:rPr>
          <w:rFonts w:ascii="Arial" w:hAnsi="Arial" w:cs="Arial"/>
          <w:b/>
          <w:color w:val="002060"/>
          <w:sz w:val="32"/>
          <w:szCs w:val="32"/>
        </w:rPr>
        <w:lastRenderedPageBreak/>
        <w:t>S</w:t>
      </w:r>
      <w:r w:rsidRPr="00783C3F">
        <w:rPr>
          <w:rFonts w:ascii="Arial" w:hAnsi="Arial" w:cs="Arial"/>
          <w:b/>
          <w:color w:val="002060"/>
          <w:sz w:val="28"/>
          <w:szCs w:val="28"/>
        </w:rPr>
        <w:t xml:space="preserve">ECCIÓ  </w:t>
      </w:r>
      <w:r>
        <w:rPr>
          <w:rFonts w:ascii="Arial" w:hAnsi="Arial" w:cs="Arial"/>
          <w:b/>
          <w:color w:val="002060"/>
          <w:sz w:val="32"/>
          <w:szCs w:val="32"/>
        </w:rPr>
        <w:t>V</w:t>
      </w:r>
      <w:r w:rsidRPr="00357BA1">
        <w:rPr>
          <w:rFonts w:ascii="Arial" w:hAnsi="Arial" w:cs="Arial"/>
          <w:b/>
          <w:color w:val="002060"/>
          <w:sz w:val="32"/>
          <w:szCs w:val="32"/>
        </w:rPr>
        <w:t>I</w:t>
      </w:r>
      <w:r w:rsidRPr="00341788">
        <w:rPr>
          <w:rFonts w:ascii="Arial" w:hAnsi="Arial" w:cs="Arial"/>
          <w:b/>
          <w:color w:val="002060"/>
          <w:sz w:val="24"/>
          <w:szCs w:val="24"/>
        </w:rPr>
        <w:t>.</w:t>
      </w:r>
      <w:r w:rsidRPr="000305A3">
        <w:rPr>
          <w:rFonts w:ascii="Arial" w:hAnsi="Arial" w:cs="Arial"/>
          <w:b/>
          <w:sz w:val="24"/>
          <w:szCs w:val="24"/>
        </w:rPr>
        <w:tab/>
      </w:r>
      <w:r w:rsidRPr="0032594E">
        <w:rPr>
          <w:rFonts w:ascii="Arial" w:hAnsi="Arial" w:cs="Arial"/>
          <w:b/>
          <w:sz w:val="28"/>
          <w:szCs w:val="28"/>
        </w:rPr>
        <w:t>Tub d’acer folrat amb morter i recobert amb esmalt de quitrà/embolicat en cinta plàstica</w:t>
      </w:r>
    </w:p>
    <w:p w:rsidR="0032594E" w:rsidRDefault="0032594E" w:rsidP="00BC65B5">
      <w:pPr>
        <w:jc w:val="both"/>
        <w:rPr>
          <w:rFonts w:ascii="Helvetica" w:hAnsi="Helvetica" w:cs="Arial"/>
        </w:rPr>
      </w:pPr>
    </w:p>
    <w:p w:rsidR="00CB5EDD" w:rsidRPr="005B58FF" w:rsidRDefault="00CB5EDD" w:rsidP="00BC65B5">
      <w:pPr>
        <w:jc w:val="both"/>
        <w:rPr>
          <w:rFonts w:ascii="Helvetica" w:hAnsi="Helvetica" w:cs="Arial"/>
        </w:rPr>
      </w:pPr>
    </w:p>
    <w:p w:rsidR="00492363" w:rsidRDefault="006D0504">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839977" w:history="1">
        <w:r w:rsidR="00492363" w:rsidRPr="00BA6F20">
          <w:rPr>
            <w:rStyle w:val="Hipervnculo"/>
            <w:rFonts w:cs="Arial"/>
            <w:i/>
            <w:noProof/>
          </w:rPr>
          <w:t>PART I.  Generalitats</w:t>
        </w:r>
        <w:r w:rsidR="00492363">
          <w:rPr>
            <w:noProof/>
            <w:webHidden/>
          </w:rPr>
          <w:tab/>
        </w:r>
        <w:r w:rsidR="00492363">
          <w:rPr>
            <w:noProof/>
            <w:webHidden/>
          </w:rPr>
          <w:fldChar w:fldCharType="begin"/>
        </w:r>
        <w:r w:rsidR="00492363">
          <w:rPr>
            <w:noProof/>
            <w:webHidden/>
          </w:rPr>
          <w:instrText xml:space="preserve"> PAGEREF _Toc32839977 \h </w:instrText>
        </w:r>
        <w:r w:rsidR="00492363">
          <w:rPr>
            <w:noProof/>
            <w:webHidden/>
          </w:rPr>
        </w:r>
        <w:r w:rsidR="00492363">
          <w:rPr>
            <w:noProof/>
            <w:webHidden/>
          </w:rPr>
          <w:fldChar w:fldCharType="separate"/>
        </w:r>
        <w:r w:rsidR="00492363">
          <w:rPr>
            <w:noProof/>
            <w:webHidden/>
          </w:rPr>
          <w:t>3</w:t>
        </w:r>
        <w:r w:rsidR="00492363">
          <w:rPr>
            <w:noProof/>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78" w:history="1">
        <w:r w:rsidR="00492363" w:rsidRPr="00BA6F20">
          <w:rPr>
            <w:rStyle w:val="Hipervnculo"/>
            <w:rFonts w:cs="Arial"/>
            <w:b/>
          </w:rPr>
          <w:t>1.01</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CONDICIONS GENERALS</w:t>
        </w:r>
        <w:r w:rsidR="00492363">
          <w:rPr>
            <w:webHidden/>
          </w:rPr>
          <w:tab/>
        </w:r>
        <w:r w:rsidR="00492363">
          <w:rPr>
            <w:webHidden/>
          </w:rPr>
          <w:fldChar w:fldCharType="begin"/>
        </w:r>
        <w:r w:rsidR="00492363">
          <w:rPr>
            <w:webHidden/>
          </w:rPr>
          <w:instrText xml:space="preserve"> PAGEREF _Toc32839978 \h </w:instrText>
        </w:r>
        <w:r w:rsidR="00492363">
          <w:rPr>
            <w:webHidden/>
          </w:rPr>
        </w:r>
        <w:r w:rsidR="00492363">
          <w:rPr>
            <w:webHidden/>
          </w:rPr>
          <w:fldChar w:fldCharType="separate"/>
        </w:r>
        <w:r w:rsidR="00492363">
          <w:rPr>
            <w:webHidden/>
          </w:rPr>
          <w:t>3</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79" w:history="1">
        <w:r w:rsidR="00492363" w:rsidRPr="00BA6F20">
          <w:rPr>
            <w:rStyle w:val="Hipervnculo"/>
            <w:rFonts w:cs="Arial"/>
            <w:b/>
          </w:rPr>
          <w:t>1.02</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RELACIÓ DE TREBALLS ESPECIFICATS EN UNA ALTRA PART</w:t>
        </w:r>
        <w:r w:rsidR="00492363">
          <w:rPr>
            <w:webHidden/>
          </w:rPr>
          <w:tab/>
        </w:r>
        <w:r w:rsidR="00492363">
          <w:rPr>
            <w:webHidden/>
          </w:rPr>
          <w:fldChar w:fldCharType="begin"/>
        </w:r>
        <w:r w:rsidR="00492363">
          <w:rPr>
            <w:webHidden/>
          </w:rPr>
          <w:instrText xml:space="preserve"> PAGEREF _Toc32839979 \h </w:instrText>
        </w:r>
        <w:r w:rsidR="00492363">
          <w:rPr>
            <w:webHidden/>
          </w:rPr>
        </w:r>
        <w:r w:rsidR="00492363">
          <w:rPr>
            <w:webHidden/>
          </w:rPr>
          <w:fldChar w:fldCharType="separate"/>
        </w:r>
        <w:r w:rsidR="00492363">
          <w:rPr>
            <w:webHidden/>
          </w:rPr>
          <w:t>3</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0" w:history="1">
        <w:r w:rsidR="00492363" w:rsidRPr="00BA6F20">
          <w:rPr>
            <w:rStyle w:val="Hipervnculo"/>
            <w:rFonts w:cs="Arial"/>
            <w:b/>
          </w:rPr>
          <w:t>1.03</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ESPECIFICACIONS, CODIS I NORMES DE REFERÈNCIA</w:t>
        </w:r>
        <w:r w:rsidR="00492363">
          <w:rPr>
            <w:webHidden/>
          </w:rPr>
          <w:tab/>
        </w:r>
        <w:r w:rsidR="00492363">
          <w:rPr>
            <w:webHidden/>
          </w:rPr>
          <w:fldChar w:fldCharType="begin"/>
        </w:r>
        <w:r w:rsidR="00492363">
          <w:rPr>
            <w:webHidden/>
          </w:rPr>
          <w:instrText xml:space="preserve"> PAGEREF _Toc32839980 \h </w:instrText>
        </w:r>
        <w:r w:rsidR="00492363">
          <w:rPr>
            <w:webHidden/>
          </w:rPr>
        </w:r>
        <w:r w:rsidR="00492363">
          <w:rPr>
            <w:webHidden/>
          </w:rPr>
          <w:fldChar w:fldCharType="separate"/>
        </w:r>
        <w:r w:rsidR="00492363">
          <w:rPr>
            <w:webHidden/>
          </w:rPr>
          <w:t>3</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1" w:history="1">
        <w:r w:rsidR="00492363" w:rsidRPr="00BA6F20">
          <w:rPr>
            <w:rStyle w:val="Hipervnculo"/>
            <w:rFonts w:cs="Arial"/>
            <w:b/>
          </w:rPr>
          <w:t>1.04</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DOCUMENTS A PRESENTAR PEL CONTRACTISTA</w:t>
        </w:r>
        <w:r w:rsidR="00492363">
          <w:rPr>
            <w:webHidden/>
          </w:rPr>
          <w:tab/>
        </w:r>
        <w:r w:rsidR="00492363">
          <w:rPr>
            <w:webHidden/>
          </w:rPr>
          <w:fldChar w:fldCharType="begin"/>
        </w:r>
        <w:r w:rsidR="00492363">
          <w:rPr>
            <w:webHidden/>
          </w:rPr>
          <w:instrText xml:space="preserve"> PAGEREF _Toc32839981 \h </w:instrText>
        </w:r>
        <w:r w:rsidR="00492363">
          <w:rPr>
            <w:webHidden/>
          </w:rPr>
        </w:r>
        <w:r w:rsidR="00492363">
          <w:rPr>
            <w:webHidden/>
          </w:rPr>
          <w:fldChar w:fldCharType="separate"/>
        </w:r>
        <w:r w:rsidR="00492363">
          <w:rPr>
            <w:webHidden/>
          </w:rPr>
          <w:t>5</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2" w:history="1">
        <w:r w:rsidR="00492363" w:rsidRPr="00BA6F20">
          <w:rPr>
            <w:rStyle w:val="Hipervnculo"/>
            <w:rFonts w:cs="Arial"/>
            <w:b/>
          </w:rPr>
          <w:t>1.05</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GARANTIA DE QUALITAT</w:t>
        </w:r>
        <w:r w:rsidR="00492363">
          <w:rPr>
            <w:webHidden/>
          </w:rPr>
          <w:tab/>
        </w:r>
        <w:r w:rsidR="00492363">
          <w:rPr>
            <w:webHidden/>
          </w:rPr>
          <w:fldChar w:fldCharType="begin"/>
        </w:r>
        <w:r w:rsidR="00492363">
          <w:rPr>
            <w:webHidden/>
          </w:rPr>
          <w:instrText xml:space="preserve"> PAGEREF _Toc32839982 \h </w:instrText>
        </w:r>
        <w:r w:rsidR="00492363">
          <w:rPr>
            <w:webHidden/>
          </w:rPr>
        </w:r>
        <w:r w:rsidR="00492363">
          <w:rPr>
            <w:webHidden/>
          </w:rPr>
          <w:fldChar w:fldCharType="separate"/>
        </w:r>
        <w:r w:rsidR="00492363">
          <w:rPr>
            <w:webHidden/>
          </w:rPr>
          <w:t>5</w:t>
        </w:r>
        <w:r w:rsidR="00492363">
          <w:rPr>
            <w:webHidden/>
          </w:rPr>
          <w:fldChar w:fldCharType="end"/>
        </w:r>
      </w:hyperlink>
    </w:p>
    <w:p w:rsidR="00492363" w:rsidRDefault="007D6915">
      <w:pPr>
        <w:pStyle w:val="TDC1"/>
        <w:rPr>
          <w:rFonts w:asciiTheme="minorHAnsi" w:eastAsiaTheme="minorEastAsia" w:hAnsiTheme="minorHAnsi" w:cstheme="minorBidi"/>
          <w:b w:val="0"/>
          <w:bCs w:val="0"/>
          <w:caps w:val="0"/>
          <w:shadow w:val="0"/>
          <w:noProof/>
          <w:snapToGrid/>
          <w:sz w:val="22"/>
          <w:szCs w:val="22"/>
          <w:lang w:eastAsia="ca-ES"/>
        </w:rPr>
      </w:pPr>
      <w:hyperlink w:anchor="_Toc32839983" w:history="1">
        <w:r w:rsidR="00492363" w:rsidRPr="00BA6F20">
          <w:rPr>
            <w:rStyle w:val="Hipervnculo"/>
            <w:rFonts w:cs="Arial"/>
            <w:i/>
            <w:noProof/>
          </w:rPr>
          <w:t>PART II.  Productes</w:t>
        </w:r>
        <w:r w:rsidR="00492363">
          <w:rPr>
            <w:noProof/>
            <w:webHidden/>
          </w:rPr>
          <w:tab/>
        </w:r>
        <w:r w:rsidR="00492363">
          <w:rPr>
            <w:noProof/>
            <w:webHidden/>
          </w:rPr>
          <w:fldChar w:fldCharType="begin"/>
        </w:r>
        <w:r w:rsidR="00492363">
          <w:rPr>
            <w:noProof/>
            <w:webHidden/>
          </w:rPr>
          <w:instrText xml:space="preserve"> PAGEREF _Toc32839983 \h </w:instrText>
        </w:r>
        <w:r w:rsidR="00492363">
          <w:rPr>
            <w:noProof/>
            <w:webHidden/>
          </w:rPr>
        </w:r>
        <w:r w:rsidR="00492363">
          <w:rPr>
            <w:noProof/>
            <w:webHidden/>
          </w:rPr>
          <w:fldChar w:fldCharType="separate"/>
        </w:r>
        <w:r w:rsidR="00492363">
          <w:rPr>
            <w:noProof/>
            <w:webHidden/>
          </w:rPr>
          <w:t>10</w:t>
        </w:r>
        <w:r w:rsidR="00492363">
          <w:rPr>
            <w:noProof/>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4" w:history="1">
        <w:r w:rsidR="00492363" w:rsidRPr="00BA6F20">
          <w:rPr>
            <w:rStyle w:val="Hipervnculo"/>
            <w:rFonts w:cs="Arial"/>
            <w:b/>
          </w:rPr>
          <w:t>2.01</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CONDICIONS GENERALS</w:t>
        </w:r>
        <w:r w:rsidR="00492363">
          <w:rPr>
            <w:webHidden/>
          </w:rPr>
          <w:tab/>
        </w:r>
        <w:r w:rsidR="00492363">
          <w:rPr>
            <w:webHidden/>
          </w:rPr>
          <w:fldChar w:fldCharType="begin"/>
        </w:r>
        <w:r w:rsidR="00492363">
          <w:rPr>
            <w:webHidden/>
          </w:rPr>
          <w:instrText xml:space="preserve"> PAGEREF _Toc32839984 \h </w:instrText>
        </w:r>
        <w:r w:rsidR="00492363">
          <w:rPr>
            <w:webHidden/>
          </w:rPr>
        </w:r>
        <w:r w:rsidR="00492363">
          <w:rPr>
            <w:webHidden/>
          </w:rPr>
          <w:fldChar w:fldCharType="separate"/>
        </w:r>
        <w:r w:rsidR="00492363">
          <w:rPr>
            <w:webHidden/>
          </w:rPr>
          <w:t>10</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5" w:history="1">
        <w:r w:rsidR="00492363" w:rsidRPr="00BA6F20">
          <w:rPr>
            <w:rStyle w:val="Hipervnculo"/>
            <w:rFonts w:cs="Arial"/>
            <w:b/>
          </w:rPr>
          <w:t>2.02</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CRITERI DE DISSENY DEL TUB</w:t>
        </w:r>
        <w:r w:rsidR="00492363">
          <w:rPr>
            <w:webHidden/>
          </w:rPr>
          <w:tab/>
        </w:r>
        <w:r w:rsidR="00492363">
          <w:rPr>
            <w:webHidden/>
          </w:rPr>
          <w:fldChar w:fldCharType="begin"/>
        </w:r>
        <w:r w:rsidR="00492363">
          <w:rPr>
            <w:webHidden/>
          </w:rPr>
          <w:instrText xml:space="preserve"> PAGEREF _Toc32839985 \h </w:instrText>
        </w:r>
        <w:r w:rsidR="00492363">
          <w:rPr>
            <w:webHidden/>
          </w:rPr>
        </w:r>
        <w:r w:rsidR="00492363">
          <w:rPr>
            <w:webHidden/>
          </w:rPr>
          <w:fldChar w:fldCharType="separate"/>
        </w:r>
        <w:r w:rsidR="00492363">
          <w:rPr>
            <w:webHidden/>
          </w:rPr>
          <w:t>11</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6" w:history="1">
        <w:r w:rsidR="00492363" w:rsidRPr="00BA6F20">
          <w:rPr>
            <w:rStyle w:val="Hipervnculo"/>
            <w:rFonts w:cs="Arial"/>
            <w:b/>
          </w:rPr>
          <w:t>2.03</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MATERIALS</w:t>
        </w:r>
        <w:r w:rsidR="00492363">
          <w:rPr>
            <w:webHidden/>
          </w:rPr>
          <w:tab/>
        </w:r>
        <w:r w:rsidR="00492363">
          <w:rPr>
            <w:webHidden/>
          </w:rPr>
          <w:fldChar w:fldCharType="begin"/>
        </w:r>
        <w:r w:rsidR="00492363">
          <w:rPr>
            <w:webHidden/>
          </w:rPr>
          <w:instrText xml:space="preserve"> PAGEREF _Toc32839986 \h </w:instrText>
        </w:r>
        <w:r w:rsidR="00492363">
          <w:rPr>
            <w:webHidden/>
          </w:rPr>
        </w:r>
        <w:r w:rsidR="00492363">
          <w:rPr>
            <w:webHidden/>
          </w:rPr>
          <w:fldChar w:fldCharType="separate"/>
        </w:r>
        <w:r w:rsidR="00492363">
          <w:rPr>
            <w:webHidden/>
          </w:rPr>
          <w:t>13</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7" w:history="1">
        <w:r w:rsidR="00492363" w:rsidRPr="00BA6F20">
          <w:rPr>
            <w:rStyle w:val="Hipervnculo"/>
            <w:rFonts w:cs="Arial"/>
            <w:b/>
          </w:rPr>
          <w:t>2.04</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PECES ESPECIALS I ACCESSORIS</w:t>
        </w:r>
        <w:r w:rsidR="00492363">
          <w:rPr>
            <w:webHidden/>
          </w:rPr>
          <w:tab/>
        </w:r>
        <w:r w:rsidR="00492363">
          <w:rPr>
            <w:webHidden/>
          </w:rPr>
          <w:fldChar w:fldCharType="begin"/>
        </w:r>
        <w:r w:rsidR="00492363">
          <w:rPr>
            <w:webHidden/>
          </w:rPr>
          <w:instrText xml:space="preserve"> PAGEREF _Toc32839987 \h </w:instrText>
        </w:r>
        <w:r w:rsidR="00492363">
          <w:rPr>
            <w:webHidden/>
          </w:rPr>
        </w:r>
        <w:r w:rsidR="00492363">
          <w:rPr>
            <w:webHidden/>
          </w:rPr>
          <w:fldChar w:fldCharType="separate"/>
        </w:r>
        <w:r w:rsidR="00492363">
          <w:rPr>
            <w:webHidden/>
          </w:rPr>
          <w:t>14</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8" w:history="1">
        <w:r w:rsidR="00492363" w:rsidRPr="00BA6F20">
          <w:rPr>
            <w:rStyle w:val="Hipervnculo"/>
            <w:rFonts w:cs="Arial"/>
            <w:b/>
          </w:rPr>
          <w:t>2.05</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DISSENY DEL TUB</w:t>
        </w:r>
        <w:r w:rsidR="00492363">
          <w:rPr>
            <w:webHidden/>
          </w:rPr>
          <w:tab/>
        </w:r>
        <w:r w:rsidR="00492363">
          <w:rPr>
            <w:webHidden/>
          </w:rPr>
          <w:fldChar w:fldCharType="begin"/>
        </w:r>
        <w:r w:rsidR="00492363">
          <w:rPr>
            <w:webHidden/>
          </w:rPr>
          <w:instrText xml:space="preserve"> PAGEREF _Toc32839988 \h </w:instrText>
        </w:r>
        <w:r w:rsidR="00492363">
          <w:rPr>
            <w:webHidden/>
          </w:rPr>
        </w:r>
        <w:r w:rsidR="00492363">
          <w:rPr>
            <w:webHidden/>
          </w:rPr>
          <w:fldChar w:fldCharType="separate"/>
        </w:r>
        <w:r w:rsidR="00492363">
          <w:rPr>
            <w:webHidden/>
          </w:rPr>
          <w:t>14</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89" w:history="1">
        <w:r w:rsidR="00492363" w:rsidRPr="00BA6F20">
          <w:rPr>
            <w:rStyle w:val="Hipervnculo"/>
            <w:rFonts w:cs="Arial"/>
            <w:b/>
          </w:rPr>
          <w:t>2.06</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FOLRE DE MORTER DE CIMENT</w:t>
        </w:r>
        <w:r w:rsidR="00492363">
          <w:rPr>
            <w:webHidden/>
          </w:rPr>
          <w:tab/>
        </w:r>
        <w:r w:rsidR="00492363">
          <w:rPr>
            <w:webHidden/>
          </w:rPr>
          <w:fldChar w:fldCharType="begin"/>
        </w:r>
        <w:r w:rsidR="00492363">
          <w:rPr>
            <w:webHidden/>
          </w:rPr>
          <w:instrText xml:space="preserve"> PAGEREF _Toc32839989 \h </w:instrText>
        </w:r>
        <w:r w:rsidR="00492363">
          <w:rPr>
            <w:webHidden/>
          </w:rPr>
        </w:r>
        <w:r w:rsidR="00492363">
          <w:rPr>
            <w:webHidden/>
          </w:rPr>
          <w:fldChar w:fldCharType="separate"/>
        </w:r>
        <w:r w:rsidR="00492363">
          <w:rPr>
            <w:webHidden/>
          </w:rPr>
          <w:t>15</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90" w:history="1">
        <w:r w:rsidR="00492363" w:rsidRPr="00BA6F20">
          <w:rPr>
            <w:rStyle w:val="Hipervnculo"/>
            <w:rFonts w:cs="Arial"/>
            <w:b/>
          </w:rPr>
          <w:t>2.07</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RECOBRIMENT EXTERIOR DE TUBS</w:t>
        </w:r>
        <w:r w:rsidR="00492363">
          <w:rPr>
            <w:webHidden/>
          </w:rPr>
          <w:tab/>
        </w:r>
        <w:r w:rsidR="00492363">
          <w:rPr>
            <w:webHidden/>
          </w:rPr>
          <w:fldChar w:fldCharType="begin"/>
        </w:r>
        <w:r w:rsidR="00492363">
          <w:rPr>
            <w:webHidden/>
          </w:rPr>
          <w:instrText xml:space="preserve"> PAGEREF _Toc32839990 \h </w:instrText>
        </w:r>
        <w:r w:rsidR="00492363">
          <w:rPr>
            <w:webHidden/>
          </w:rPr>
        </w:r>
        <w:r w:rsidR="00492363">
          <w:rPr>
            <w:webHidden/>
          </w:rPr>
          <w:fldChar w:fldCharType="separate"/>
        </w:r>
        <w:r w:rsidR="00492363">
          <w:rPr>
            <w:webHidden/>
          </w:rPr>
          <w:t>15</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91" w:history="1">
        <w:r w:rsidR="00492363" w:rsidRPr="00BA6F20">
          <w:rPr>
            <w:rStyle w:val="Hipervnculo"/>
            <w:rFonts w:cs="Arial"/>
            <w:b/>
          </w:rPr>
          <w:t>2.08</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ACCESSORIS</w:t>
        </w:r>
        <w:r w:rsidR="00492363">
          <w:rPr>
            <w:webHidden/>
          </w:rPr>
          <w:tab/>
        </w:r>
        <w:r w:rsidR="00492363">
          <w:rPr>
            <w:webHidden/>
          </w:rPr>
          <w:fldChar w:fldCharType="begin"/>
        </w:r>
        <w:r w:rsidR="00492363">
          <w:rPr>
            <w:webHidden/>
          </w:rPr>
          <w:instrText xml:space="preserve"> PAGEREF _Toc32839991 \h </w:instrText>
        </w:r>
        <w:r w:rsidR="00492363">
          <w:rPr>
            <w:webHidden/>
          </w:rPr>
        </w:r>
        <w:r w:rsidR="00492363">
          <w:rPr>
            <w:webHidden/>
          </w:rPr>
          <w:fldChar w:fldCharType="separate"/>
        </w:r>
        <w:r w:rsidR="00492363">
          <w:rPr>
            <w:webHidden/>
          </w:rPr>
          <w:t>16</w:t>
        </w:r>
        <w:r w:rsidR="00492363">
          <w:rPr>
            <w:webHidden/>
          </w:rPr>
          <w:fldChar w:fldCharType="end"/>
        </w:r>
      </w:hyperlink>
    </w:p>
    <w:p w:rsidR="00492363" w:rsidRDefault="007D6915">
      <w:pPr>
        <w:pStyle w:val="TDC1"/>
        <w:rPr>
          <w:rFonts w:asciiTheme="minorHAnsi" w:eastAsiaTheme="minorEastAsia" w:hAnsiTheme="minorHAnsi" w:cstheme="minorBidi"/>
          <w:b w:val="0"/>
          <w:bCs w:val="0"/>
          <w:caps w:val="0"/>
          <w:shadow w:val="0"/>
          <w:noProof/>
          <w:snapToGrid/>
          <w:sz w:val="22"/>
          <w:szCs w:val="22"/>
          <w:lang w:eastAsia="ca-ES"/>
        </w:rPr>
      </w:pPr>
      <w:hyperlink w:anchor="_Toc32839992" w:history="1">
        <w:r w:rsidR="00492363" w:rsidRPr="00BA6F20">
          <w:rPr>
            <w:rStyle w:val="Hipervnculo"/>
            <w:rFonts w:cs="Arial"/>
            <w:i/>
            <w:noProof/>
          </w:rPr>
          <w:t>PART III.  Execució</w:t>
        </w:r>
        <w:r w:rsidR="00492363">
          <w:rPr>
            <w:noProof/>
            <w:webHidden/>
          </w:rPr>
          <w:tab/>
        </w:r>
        <w:r w:rsidR="00492363">
          <w:rPr>
            <w:noProof/>
            <w:webHidden/>
          </w:rPr>
          <w:fldChar w:fldCharType="begin"/>
        </w:r>
        <w:r w:rsidR="00492363">
          <w:rPr>
            <w:noProof/>
            <w:webHidden/>
          </w:rPr>
          <w:instrText xml:space="preserve"> PAGEREF _Toc32839992 \h </w:instrText>
        </w:r>
        <w:r w:rsidR="00492363">
          <w:rPr>
            <w:noProof/>
            <w:webHidden/>
          </w:rPr>
        </w:r>
        <w:r w:rsidR="00492363">
          <w:rPr>
            <w:noProof/>
            <w:webHidden/>
          </w:rPr>
          <w:fldChar w:fldCharType="separate"/>
        </w:r>
        <w:r w:rsidR="00492363">
          <w:rPr>
            <w:noProof/>
            <w:webHidden/>
          </w:rPr>
          <w:t>18</w:t>
        </w:r>
        <w:r w:rsidR="00492363">
          <w:rPr>
            <w:noProof/>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93" w:history="1">
        <w:r w:rsidR="00492363" w:rsidRPr="00BA6F20">
          <w:rPr>
            <w:rStyle w:val="Hipervnculo"/>
            <w:rFonts w:cs="Arial"/>
            <w:b/>
          </w:rPr>
          <w:t>3.01</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INSTAL·LACIÓ DE TUBS</w:t>
        </w:r>
        <w:r w:rsidR="00492363">
          <w:rPr>
            <w:webHidden/>
          </w:rPr>
          <w:tab/>
        </w:r>
        <w:r w:rsidR="00492363">
          <w:rPr>
            <w:webHidden/>
          </w:rPr>
          <w:fldChar w:fldCharType="begin"/>
        </w:r>
        <w:r w:rsidR="00492363">
          <w:rPr>
            <w:webHidden/>
          </w:rPr>
          <w:instrText xml:space="preserve"> PAGEREF _Toc32839993 \h </w:instrText>
        </w:r>
        <w:r w:rsidR="00492363">
          <w:rPr>
            <w:webHidden/>
          </w:rPr>
        </w:r>
        <w:r w:rsidR="00492363">
          <w:rPr>
            <w:webHidden/>
          </w:rPr>
          <w:fldChar w:fldCharType="separate"/>
        </w:r>
        <w:r w:rsidR="00492363">
          <w:rPr>
            <w:webHidden/>
          </w:rPr>
          <w:t>18</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94" w:history="1">
        <w:r w:rsidR="00492363" w:rsidRPr="00BA6F20">
          <w:rPr>
            <w:rStyle w:val="Hipervnculo"/>
            <w:rFonts w:cs="Arial"/>
            <w:b/>
          </w:rPr>
          <w:t>3.02</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JUNTES AMB GOMES DE CAUTXÚ</w:t>
        </w:r>
        <w:r w:rsidR="00492363">
          <w:rPr>
            <w:webHidden/>
          </w:rPr>
          <w:tab/>
        </w:r>
        <w:r w:rsidR="00492363">
          <w:rPr>
            <w:webHidden/>
          </w:rPr>
          <w:fldChar w:fldCharType="begin"/>
        </w:r>
        <w:r w:rsidR="00492363">
          <w:rPr>
            <w:webHidden/>
          </w:rPr>
          <w:instrText xml:space="preserve"> PAGEREF _Toc32839994 \h </w:instrText>
        </w:r>
        <w:r w:rsidR="00492363">
          <w:rPr>
            <w:webHidden/>
          </w:rPr>
        </w:r>
        <w:r w:rsidR="00492363">
          <w:rPr>
            <w:webHidden/>
          </w:rPr>
          <w:fldChar w:fldCharType="separate"/>
        </w:r>
        <w:r w:rsidR="00492363">
          <w:rPr>
            <w:webHidden/>
          </w:rPr>
          <w:t>19</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95" w:history="1">
        <w:r w:rsidR="00492363" w:rsidRPr="00BA6F20">
          <w:rPr>
            <w:rStyle w:val="Hipervnculo"/>
            <w:rFonts w:cs="Arial"/>
            <w:b/>
          </w:rPr>
          <w:t>3.03</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JUNTES SOLDADES</w:t>
        </w:r>
        <w:r w:rsidR="00492363">
          <w:rPr>
            <w:webHidden/>
          </w:rPr>
          <w:tab/>
        </w:r>
        <w:r w:rsidR="00492363">
          <w:rPr>
            <w:webHidden/>
          </w:rPr>
          <w:fldChar w:fldCharType="begin"/>
        </w:r>
        <w:r w:rsidR="00492363">
          <w:rPr>
            <w:webHidden/>
          </w:rPr>
          <w:instrText xml:space="preserve"> PAGEREF _Toc32839995 \h </w:instrText>
        </w:r>
        <w:r w:rsidR="00492363">
          <w:rPr>
            <w:webHidden/>
          </w:rPr>
        </w:r>
        <w:r w:rsidR="00492363">
          <w:rPr>
            <w:webHidden/>
          </w:rPr>
          <w:fldChar w:fldCharType="separate"/>
        </w:r>
        <w:r w:rsidR="00492363">
          <w:rPr>
            <w:webHidden/>
          </w:rPr>
          <w:t>19</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96" w:history="1">
        <w:r w:rsidR="00492363" w:rsidRPr="00BA6F20">
          <w:rPr>
            <w:rStyle w:val="Hipervnculo"/>
            <w:rFonts w:cs="Arial"/>
            <w:b/>
          </w:rPr>
          <w:t>3.04</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FOLRE I RECOBRIMENT DE JUNTES</w:t>
        </w:r>
        <w:r w:rsidR="00492363">
          <w:rPr>
            <w:webHidden/>
          </w:rPr>
          <w:tab/>
        </w:r>
        <w:r w:rsidR="00492363">
          <w:rPr>
            <w:webHidden/>
          </w:rPr>
          <w:fldChar w:fldCharType="begin"/>
        </w:r>
        <w:r w:rsidR="00492363">
          <w:rPr>
            <w:webHidden/>
          </w:rPr>
          <w:instrText xml:space="preserve"> PAGEREF _Toc32839996 \h </w:instrText>
        </w:r>
        <w:r w:rsidR="00492363">
          <w:rPr>
            <w:webHidden/>
          </w:rPr>
        </w:r>
        <w:r w:rsidR="00492363">
          <w:rPr>
            <w:webHidden/>
          </w:rPr>
          <w:fldChar w:fldCharType="separate"/>
        </w:r>
        <w:r w:rsidR="00492363">
          <w:rPr>
            <w:webHidden/>
          </w:rPr>
          <w:t>20</w:t>
        </w:r>
        <w:r w:rsidR="00492363">
          <w:rPr>
            <w:webHidden/>
          </w:rPr>
          <w:fldChar w:fldCharType="end"/>
        </w:r>
      </w:hyperlink>
    </w:p>
    <w:p w:rsidR="00492363" w:rsidRDefault="007D6915">
      <w:pPr>
        <w:pStyle w:val="TDC2"/>
        <w:rPr>
          <w:rFonts w:asciiTheme="minorHAnsi" w:eastAsiaTheme="minorEastAsia" w:hAnsiTheme="minorHAnsi" w:cstheme="minorBidi"/>
          <w:caps w:val="0"/>
          <w:snapToGrid/>
          <w:color w:val="auto"/>
          <w:sz w:val="22"/>
          <w:szCs w:val="22"/>
          <w:lang w:eastAsia="ca-ES"/>
        </w:rPr>
      </w:pPr>
      <w:hyperlink w:anchor="_Toc32839997" w:history="1">
        <w:r w:rsidR="00492363" w:rsidRPr="00BA6F20">
          <w:rPr>
            <w:rStyle w:val="Hipervnculo"/>
            <w:rFonts w:cs="Arial"/>
            <w:b/>
          </w:rPr>
          <w:t>3.05</w:t>
        </w:r>
        <w:r w:rsidR="00492363">
          <w:rPr>
            <w:rFonts w:asciiTheme="minorHAnsi" w:eastAsiaTheme="minorEastAsia" w:hAnsiTheme="minorHAnsi" w:cstheme="minorBidi"/>
            <w:caps w:val="0"/>
            <w:snapToGrid/>
            <w:color w:val="auto"/>
            <w:sz w:val="22"/>
            <w:szCs w:val="22"/>
            <w:lang w:eastAsia="ca-ES"/>
          </w:rPr>
          <w:tab/>
        </w:r>
        <w:r w:rsidR="00492363" w:rsidRPr="00BA6F20">
          <w:rPr>
            <w:rStyle w:val="Hipervnculo"/>
            <w:rFonts w:cs="Arial"/>
            <w:b/>
          </w:rPr>
          <w:t>INSTAL·LACIÓ D’ACCESSORIS</w:t>
        </w:r>
        <w:r w:rsidR="00492363">
          <w:rPr>
            <w:webHidden/>
          </w:rPr>
          <w:tab/>
        </w:r>
        <w:r w:rsidR="00492363">
          <w:rPr>
            <w:webHidden/>
          </w:rPr>
          <w:fldChar w:fldCharType="begin"/>
        </w:r>
        <w:r w:rsidR="00492363">
          <w:rPr>
            <w:webHidden/>
          </w:rPr>
          <w:instrText xml:space="preserve"> PAGEREF _Toc32839997 \h </w:instrText>
        </w:r>
        <w:r w:rsidR="00492363">
          <w:rPr>
            <w:webHidden/>
          </w:rPr>
        </w:r>
        <w:r w:rsidR="00492363">
          <w:rPr>
            <w:webHidden/>
          </w:rPr>
          <w:fldChar w:fldCharType="separate"/>
        </w:r>
        <w:r w:rsidR="00492363">
          <w:rPr>
            <w:webHidden/>
          </w:rPr>
          <w:t>21</w:t>
        </w:r>
        <w:r w:rsidR="00492363">
          <w:rPr>
            <w:webHidden/>
          </w:rPr>
          <w:fldChar w:fldCharType="end"/>
        </w:r>
      </w:hyperlink>
    </w:p>
    <w:p w:rsidR="001675E2" w:rsidRPr="0041247F" w:rsidRDefault="006D0504">
      <w:pPr>
        <w:widowControl/>
        <w:jc w:val="both"/>
        <w:rPr>
          <w:rFonts w:ascii="Arial" w:hAnsi="Arial" w:cs="Arial"/>
          <w:b/>
          <w:bCs/>
        </w:rPr>
      </w:pPr>
      <w:r>
        <w:rPr>
          <w:rFonts w:ascii="Arial" w:hAnsi="Arial" w:cs="Arial"/>
          <w:b/>
          <w:bCs/>
          <w:caps/>
          <w:shadow/>
        </w:rPr>
        <w:fldChar w:fldCharType="end"/>
      </w:r>
    </w:p>
    <w:p w:rsidR="00F04865" w:rsidRPr="00C92D18" w:rsidRDefault="001675E2" w:rsidP="00C92D18">
      <w:pPr>
        <w:spacing w:line="720" w:lineRule="auto"/>
        <w:jc w:val="both"/>
        <w:outlineLvl w:val="0"/>
        <w:rPr>
          <w:rFonts w:ascii="Arial" w:hAnsi="Arial" w:cs="Arial"/>
          <w:b/>
          <w:i/>
          <w:color w:val="002060"/>
          <w:sz w:val="24"/>
          <w:szCs w:val="24"/>
        </w:rPr>
      </w:pPr>
      <w:r w:rsidRPr="0041247F">
        <w:rPr>
          <w:rFonts w:ascii="Arial" w:hAnsi="Arial" w:cs="Arial"/>
          <w:b/>
          <w:bCs/>
        </w:rPr>
        <w:br w:type="page"/>
      </w:r>
      <w:bookmarkStart w:id="0" w:name="_Toc353362281"/>
      <w:bookmarkStart w:id="1" w:name="_Toc353362968"/>
      <w:bookmarkStart w:id="2" w:name="_Toc353363273"/>
      <w:bookmarkStart w:id="3" w:name="_Toc32839977"/>
      <w:r w:rsidR="00F04865" w:rsidRPr="00C92D18">
        <w:rPr>
          <w:rFonts w:ascii="Arial" w:hAnsi="Arial" w:cs="Arial"/>
          <w:b/>
          <w:i/>
          <w:color w:val="002060"/>
          <w:sz w:val="24"/>
          <w:szCs w:val="24"/>
        </w:rPr>
        <w:lastRenderedPageBreak/>
        <w:t>PART I.  Generalitats</w:t>
      </w:r>
      <w:bookmarkEnd w:id="0"/>
      <w:bookmarkEnd w:id="1"/>
      <w:bookmarkEnd w:id="2"/>
      <w:bookmarkEnd w:id="3"/>
    </w:p>
    <w:p w:rsidR="001675E2" w:rsidRPr="00EA2F49" w:rsidRDefault="001675E2" w:rsidP="0046665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98578649"/>
      <w:bookmarkStart w:id="5" w:name="_Toc32839978"/>
      <w:r w:rsidRPr="00EA2F49">
        <w:rPr>
          <w:rFonts w:ascii="Arial" w:hAnsi="Arial" w:cs="Arial"/>
          <w:b/>
          <w:u w:val="double"/>
        </w:rPr>
        <w:t>CONDICIONS GENERALS</w:t>
      </w:r>
      <w:bookmarkEnd w:id="4"/>
      <w:bookmarkEnd w:id="5"/>
    </w:p>
    <w:p w:rsidR="007645FD" w:rsidRPr="00BE609E" w:rsidRDefault="007645FD" w:rsidP="007645FD">
      <w:pPr>
        <w:widowControl/>
        <w:numPr>
          <w:ilvl w:val="0"/>
          <w:numId w:val="21"/>
        </w:numPr>
        <w:autoSpaceDE w:val="0"/>
        <w:autoSpaceDN w:val="0"/>
        <w:adjustRightInd w:val="0"/>
        <w:jc w:val="both"/>
        <w:rPr>
          <w:rFonts w:ascii="Arial" w:hAnsi="Arial" w:cs="Arial"/>
        </w:rPr>
      </w:pPr>
      <w:r w:rsidRPr="00BE609E">
        <w:rPr>
          <w:rFonts w:ascii="Arial" w:hAnsi="Arial" w:cs="Arial"/>
        </w:rPr>
        <w:t>El Contractista haurà de subministrar i instal·lar tubs d’acer folrats i recoberts amb esmalt de quitrà/embolicats en cinta plàstica i tots els seus accessoris completament acabats a obra, d’acord amb els Documents del Contracte.</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501023590"/>
      <w:bookmarkStart w:id="7" w:name="_Toc32839979"/>
      <w:r w:rsidRPr="00BE609E">
        <w:rPr>
          <w:rFonts w:ascii="Arial" w:hAnsi="Arial" w:cs="Arial"/>
          <w:b/>
          <w:u w:val="double"/>
        </w:rPr>
        <w:t>RELACIÓ DE TREBALLS ESPECIFICATS EN UNA ALTRA PART</w:t>
      </w:r>
      <w:bookmarkEnd w:id="6"/>
      <w:bookmarkEnd w:id="7"/>
    </w:p>
    <w:p w:rsidR="007645FD" w:rsidRPr="00BE609E" w:rsidRDefault="007645FD" w:rsidP="007645FD">
      <w:pPr>
        <w:widowControl/>
        <w:numPr>
          <w:ilvl w:val="0"/>
          <w:numId w:val="16"/>
        </w:numPr>
        <w:autoSpaceDE w:val="0"/>
        <w:autoSpaceDN w:val="0"/>
        <w:adjustRightInd w:val="0"/>
        <w:spacing w:line="360" w:lineRule="auto"/>
        <w:jc w:val="both"/>
        <w:rPr>
          <w:rFonts w:ascii="Arial" w:hAnsi="Arial" w:cs="Arial"/>
        </w:rPr>
      </w:pPr>
      <w:r w:rsidRPr="00BE609E">
        <w:rPr>
          <w:rFonts w:ascii="Arial" w:hAnsi="Arial" w:cs="Arial"/>
        </w:rPr>
        <w:t xml:space="preserve">Formigons. </w:t>
      </w:r>
    </w:p>
    <w:p w:rsidR="007645FD" w:rsidRPr="00BE609E" w:rsidRDefault="007645FD" w:rsidP="007645FD">
      <w:pPr>
        <w:widowControl/>
        <w:numPr>
          <w:ilvl w:val="0"/>
          <w:numId w:val="16"/>
        </w:numPr>
        <w:autoSpaceDE w:val="0"/>
        <w:autoSpaceDN w:val="0"/>
        <w:adjustRightInd w:val="0"/>
        <w:spacing w:line="360" w:lineRule="auto"/>
        <w:jc w:val="both"/>
        <w:rPr>
          <w:rFonts w:ascii="Arial" w:hAnsi="Arial" w:cs="Arial"/>
        </w:rPr>
      </w:pPr>
      <w:r w:rsidRPr="00BE609E">
        <w:rPr>
          <w:rFonts w:ascii="Arial" w:hAnsi="Arial" w:cs="Arial"/>
        </w:rPr>
        <w:t xml:space="preserve">Recobriment de protecció per a elements metàl·lics a la intempèrie. </w:t>
      </w:r>
    </w:p>
    <w:p w:rsidR="007645FD" w:rsidRPr="00BE609E" w:rsidRDefault="007645FD" w:rsidP="007645FD">
      <w:pPr>
        <w:widowControl/>
        <w:numPr>
          <w:ilvl w:val="0"/>
          <w:numId w:val="16"/>
        </w:numPr>
        <w:autoSpaceDE w:val="0"/>
        <w:autoSpaceDN w:val="0"/>
        <w:adjustRightInd w:val="0"/>
        <w:spacing w:line="360" w:lineRule="auto"/>
        <w:jc w:val="both"/>
        <w:rPr>
          <w:rFonts w:ascii="Arial" w:hAnsi="Arial" w:cs="Arial"/>
        </w:rPr>
      </w:pPr>
      <w:r w:rsidRPr="00BE609E">
        <w:rPr>
          <w:rFonts w:ascii="Arial" w:hAnsi="Arial" w:cs="Arial"/>
        </w:rPr>
        <w:t xml:space="preserve">Peces vàries de metall per a suport de vàlvules, perns de brida i perns d’ancoratge. </w:t>
      </w:r>
    </w:p>
    <w:p w:rsidR="007645FD" w:rsidRPr="00BE609E" w:rsidRDefault="007645FD" w:rsidP="007645FD">
      <w:pPr>
        <w:widowControl/>
        <w:numPr>
          <w:ilvl w:val="0"/>
          <w:numId w:val="16"/>
        </w:numPr>
        <w:autoSpaceDE w:val="0"/>
        <w:autoSpaceDN w:val="0"/>
        <w:adjustRightInd w:val="0"/>
        <w:spacing w:line="360" w:lineRule="auto"/>
        <w:jc w:val="both"/>
        <w:rPr>
          <w:rFonts w:ascii="Arial" w:hAnsi="Arial" w:cs="Arial"/>
        </w:rPr>
      </w:pPr>
      <w:r w:rsidRPr="00BE609E">
        <w:rPr>
          <w:rFonts w:ascii="Arial" w:hAnsi="Arial" w:cs="Arial"/>
        </w:rPr>
        <w:t xml:space="preserve">Vàlvules i accessoris. </w:t>
      </w:r>
    </w:p>
    <w:p w:rsidR="007645FD" w:rsidRPr="00BE609E" w:rsidRDefault="007645FD" w:rsidP="007645FD">
      <w:pPr>
        <w:widowControl/>
        <w:numPr>
          <w:ilvl w:val="0"/>
          <w:numId w:val="16"/>
        </w:numPr>
        <w:autoSpaceDE w:val="0"/>
        <w:autoSpaceDN w:val="0"/>
        <w:adjustRightInd w:val="0"/>
        <w:jc w:val="both"/>
        <w:rPr>
          <w:rFonts w:ascii="Arial" w:hAnsi="Arial" w:cs="Arial"/>
        </w:rPr>
      </w:pPr>
      <w:r w:rsidRPr="00BE609E">
        <w:rPr>
          <w:rFonts w:ascii="Arial" w:hAnsi="Arial" w:cs="Arial"/>
        </w:rPr>
        <w:t>Protecció catòdica, estacions de control, connexions, juntes aïllants, soldadura al cadmi i cables.</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8" w:name="_Toc501023591"/>
      <w:bookmarkStart w:id="9" w:name="_Toc32839980"/>
      <w:r w:rsidRPr="00BE609E">
        <w:rPr>
          <w:rFonts w:ascii="Arial" w:hAnsi="Arial" w:cs="Arial"/>
          <w:b/>
          <w:u w:val="double"/>
        </w:rPr>
        <w:t>ESPECIFICACIONS, CODIS I NORMES DE REFERÈNCIA</w:t>
      </w:r>
      <w:bookmarkEnd w:id="8"/>
      <w:bookmarkEnd w:id="9"/>
    </w:p>
    <w:p w:rsidR="007645FD" w:rsidRPr="00BE609E" w:rsidRDefault="007645FD" w:rsidP="007645FD">
      <w:pPr>
        <w:widowControl/>
        <w:numPr>
          <w:ilvl w:val="0"/>
          <w:numId w:val="17"/>
        </w:numPr>
        <w:autoSpaceDE w:val="0"/>
        <w:autoSpaceDN w:val="0"/>
        <w:adjustRightInd w:val="0"/>
        <w:jc w:val="both"/>
        <w:rPr>
          <w:rFonts w:ascii="Arial" w:hAnsi="Arial" w:cs="Arial"/>
        </w:rPr>
      </w:pPr>
      <w:r w:rsidRPr="00BE609E">
        <w:rPr>
          <w:rFonts w:ascii="Arial" w:hAnsi="Arial" w:cs="Arial"/>
        </w:rPr>
        <w:t>Sense limitar el caràcter general d’altres condicions d’aquestes Especificacions, tot el treball aquí especificat haurà de complir amb o excedir les condicions aplicables de les normes següents, sempre i quan no es contradigui amb les especificacions d’aquesta Secció.</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spacing w:line="480" w:lineRule="auto"/>
        <w:ind w:left="907"/>
        <w:jc w:val="both"/>
        <w:rPr>
          <w:rFonts w:ascii="Arial" w:hAnsi="Arial" w:cs="Arial"/>
          <w:b/>
          <w:bCs/>
          <w:u w:val="single"/>
        </w:rPr>
      </w:pPr>
      <w:r w:rsidRPr="00BE609E">
        <w:rPr>
          <w:rFonts w:ascii="Arial" w:hAnsi="Arial" w:cs="Arial"/>
          <w:b/>
          <w:bCs/>
          <w:u w:val="single"/>
        </w:rPr>
        <w:t>Normes</w:t>
      </w:r>
    </w:p>
    <w:p w:rsidR="007645FD" w:rsidRPr="00BE609E" w:rsidRDefault="007645FD" w:rsidP="007645FD">
      <w:pPr>
        <w:keepNext/>
        <w:widowControl/>
        <w:ind w:left="907"/>
        <w:jc w:val="both"/>
        <w:rPr>
          <w:rFonts w:ascii="Arial" w:hAnsi="Arial" w:cs="Arial"/>
          <w:b/>
          <w:bCs/>
        </w:rPr>
      </w:pPr>
      <w:r w:rsidRPr="00BE609E">
        <w:rPr>
          <w:rFonts w:ascii="Arial" w:hAnsi="Arial" w:cs="Arial"/>
          <w:b/>
          <w:bCs/>
        </w:rPr>
        <w:t>DIN-2401</w:t>
      </w:r>
    </w:p>
    <w:p w:rsidR="007645FD" w:rsidRPr="00BE609E" w:rsidRDefault="007645FD" w:rsidP="007645FD">
      <w:pPr>
        <w:widowControl/>
        <w:ind w:left="907"/>
        <w:jc w:val="both"/>
        <w:rPr>
          <w:rFonts w:ascii="Arial" w:hAnsi="Arial" w:cs="Arial"/>
        </w:rPr>
      </w:pPr>
      <w:r w:rsidRPr="00BE609E">
        <w:rPr>
          <w:rFonts w:ascii="Arial" w:hAnsi="Arial" w:cs="Arial"/>
        </w:rPr>
        <w:t>Elecció del material i de la pressió nominal de les brides.</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DIN-2632, 2633, 2634</w:t>
      </w:r>
    </w:p>
    <w:p w:rsidR="007645FD" w:rsidRPr="00BE609E" w:rsidRDefault="007645FD" w:rsidP="007645FD">
      <w:pPr>
        <w:widowControl/>
        <w:ind w:left="907"/>
        <w:jc w:val="both"/>
        <w:rPr>
          <w:rFonts w:ascii="Arial" w:hAnsi="Arial" w:cs="Arial"/>
        </w:rPr>
      </w:pPr>
      <w:r w:rsidRPr="00BE609E">
        <w:rPr>
          <w:rFonts w:ascii="Arial" w:hAnsi="Arial" w:cs="Arial"/>
        </w:rPr>
        <w:t>Brides amb coll per soldar. Pressions nominals 10, 16 i 25.</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DIN-2502 i 2503</w:t>
      </w:r>
    </w:p>
    <w:p w:rsidR="007645FD" w:rsidRPr="00BE609E" w:rsidRDefault="007645FD" w:rsidP="007645FD">
      <w:pPr>
        <w:widowControl/>
        <w:ind w:left="907"/>
        <w:jc w:val="both"/>
        <w:rPr>
          <w:rFonts w:ascii="Arial" w:hAnsi="Arial" w:cs="Arial"/>
        </w:rPr>
      </w:pPr>
      <w:r w:rsidRPr="00BE609E">
        <w:rPr>
          <w:rFonts w:ascii="Arial" w:hAnsi="Arial" w:cs="Arial"/>
        </w:rPr>
        <w:t>Mesures d’acoblament. Pressions nominals 10, 16, 25 i 40.</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DIN-2576, 86031, 86033, 86041</w:t>
      </w:r>
    </w:p>
    <w:p w:rsidR="007645FD" w:rsidRPr="00BE609E" w:rsidRDefault="007645FD" w:rsidP="007645FD">
      <w:pPr>
        <w:widowControl/>
        <w:ind w:left="907"/>
        <w:jc w:val="both"/>
        <w:rPr>
          <w:rFonts w:ascii="Arial" w:hAnsi="Arial" w:cs="Arial"/>
        </w:rPr>
      </w:pPr>
      <w:r w:rsidRPr="00BE609E">
        <w:rPr>
          <w:rFonts w:ascii="Arial" w:hAnsi="Arial" w:cs="Arial"/>
        </w:rPr>
        <w:t>Brides planes per soldar. Pressions nominals 10, 16 i 25.</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DIN-601/555</w:t>
      </w:r>
    </w:p>
    <w:p w:rsidR="007645FD" w:rsidRPr="00BE609E" w:rsidRDefault="007645FD" w:rsidP="007645FD">
      <w:pPr>
        <w:widowControl/>
        <w:ind w:left="907"/>
        <w:jc w:val="both"/>
        <w:rPr>
          <w:rFonts w:ascii="Arial" w:hAnsi="Arial" w:cs="Arial"/>
        </w:rPr>
      </w:pPr>
      <w:r w:rsidRPr="00BE609E">
        <w:rPr>
          <w:rFonts w:ascii="Arial" w:hAnsi="Arial" w:cs="Arial"/>
        </w:rPr>
        <w:t>Cargols d’acer forjat. Cap i femella hexagonal. Rosca mètrica.</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DIN-2527</w:t>
      </w:r>
    </w:p>
    <w:p w:rsidR="007645FD" w:rsidRPr="00BE609E" w:rsidRDefault="007645FD" w:rsidP="007645FD">
      <w:pPr>
        <w:widowControl/>
        <w:ind w:left="907"/>
        <w:jc w:val="both"/>
        <w:rPr>
          <w:rFonts w:ascii="Arial" w:hAnsi="Arial" w:cs="Arial"/>
        </w:rPr>
      </w:pPr>
      <w:r w:rsidRPr="00BE609E">
        <w:rPr>
          <w:rFonts w:ascii="Arial" w:hAnsi="Arial" w:cs="Arial"/>
        </w:rPr>
        <w:t>Brides cegues.</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ANSI/ASTM A 139-74</w:t>
      </w:r>
    </w:p>
    <w:p w:rsidR="007645FD" w:rsidRPr="00BE609E" w:rsidRDefault="007645FD" w:rsidP="007645FD">
      <w:pPr>
        <w:widowControl/>
        <w:ind w:left="907"/>
        <w:jc w:val="both"/>
        <w:rPr>
          <w:rFonts w:ascii="Arial" w:hAnsi="Arial" w:cs="Arial"/>
        </w:rPr>
      </w:pPr>
      <w:r w:rsidRPr="00BE609E">
        <w:rPr>
          <w:rFonts w:ascii="Arial" w:hAnsi="Arial" w:cs="Arial"/>
        </w:rPr>
        <w:t xml:space="preserve">Fusió elèctrica (Arc). Tubs d’acer soldat. Mides 100 mm (4 polzades) i més.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DIN-17100</w:t>
      </w:r>
    </w:p>
    <w:p w:rsidR="007645FD" w:rsidRPr="00BE609E" w:rsidRDefault="007645FD" w:rsidP="007645FD">
      <w:pPr>
        <w:widowControl/>
        <w:ind w:left="907"/>
        <w:jc w:val="both"/>
        <w:rPr>
          <w:rFonts w:ascii="Arial" w:hAnsi="Arial" w:cs="Arial"/>
        </w:rPr>
      </w:pPr>
      <w:r w:rsidRPr="00BE609E">
        <w:rPr>
          <w:rFonts w:ascii="Arial" w:hAnsi="Arial" w:cs="Arial"/>
        </w:rPr>
        <w:t>Acer per a construccions en general.</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UNE-36-560-73</w:t>
      </w:r>
    </w:p>
    <w:p w:rsidR="007645FD" w:rsidRPr="00BE609E" w:rsidRDefault="007645FD" w:rsidP="007645FD">
      <w:pPr>
        <w:widowControl/>
        <w:ind w:left="907"/>
        <w:jc w:val="both"/>
        <w:rPr>
          <w:rFonts w:ascii="Arial" w:hAnsi="Arial" w:cs="Arial"/>
        </w:rPr>
      </w:pPr>
      <w:r w:rsidRPr="00BE609E">
        <w:rPr>
          <w:rFonts w:ascii="Arial" w:hAnsi="Arial" w:cs="Arial"/>
        </w:rPr>
        <w:t>Bobines de banda ampla bobinades en calent d’acer al carboni i xapes tallades de bobina.</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UNE-36-080-78</w:t>
      </w:r>
    </w:p>
    <w:p w:rsidR="007645FD" w:rsidRPr="00BE609E" w:rsidRDefault="007645FD" w:rsidP="007645FD">
      <w:pPr>
        <w:widowControl/>
        <w:ind w:left="907"/>
        <w:jc w:val="both"/>
        <w:rPr>
          <w:rFonts w:ascii="Arial" w:hAnsi="Arial" w:cs="Arial"/>
        </w:rPr>
      </w:pPr>
      <w:r w:rsidRPr="00BE609E">
        <w:rPr>
          <w:rFonts w:ascii="Arial" w:hAnsi="Arial" w:cs="Arial"/>
        </w:rPr>
        <w:t>Acers no aliats d’ús general.</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lastRenderedPageBreak/>
        <w:t>UNE 36-087-74</w:t>
      </w:r>
    </w:p>
    <w:p w:rsidR="007645FD" w:rsidRPr="00BE609E" w:rsidRDefault="007645FD" w:rsidP="007645FD">
      <w:pPr>
        <w:widowControl/>
        <w:ind w:left="907"/>
        <w:jc w:val="both"/>
        <w:rPr>
          <w:rFonts w:ascii="Arial" w:hAnsi="Arial" w:cs="Arial"/>
        </w:rPr>
      </w:pPr>
      <w:r w:rsidRPr="00BE609E">
        <w:rPr>
          <w:rFonts w:ascii="Arial" w:hAnsi="Arial" w:cs="Arial"/>
        </w:rPr>
        <w:t xml:space="preserve">Xapa per a calderes i recipients a pressió.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UNE-36-090</w:t>
      </w:r>
    </w:p>
    <w:p w:rsidR="007645FD" w:rsidRPr="00BE609E" w:rsidRDefault="007645FD" w:rsidP="007645FD">
      <w:pPr>
        <w:widowControl/>
        <w:ind w:left="907"/>
        <w:jc w:val="both"/>
        <w:rPr>
          <w:rFonts w:ascii="Arial" w:hAnsi="Arial" w:cs="Arial"/>
        </w:rPr>
      </w:pPr>
      <w:r w:rsidRPr="00BE609E">
        <w:rPr>
          <w:rFonts w:ascii="Arial" w:hAnsi="Arial" w:cs="Arial"/>
        </w:rPr>
        <w:t>Bobines d’acer al carboni laminades en calent per transformar.</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UNE-36-006-73</w:t>
      </w:r>
    </w:p>
    <w:p w:rsidR="007645FD" w:rsidRPr="00BE609E" w:rsidRDefault="007645FD" w:rsidP="007645FD">
      <w:pPr>
        <w:widowControl/>
        <w:ind w:left="907"/>
        <w:jc w:val="both"/>
        <w:rPr>
          <w:rFonts w:ascii="Arial" w:hAnsi="Arial" w:cs="Arial"/>
        </w:rPr>
      </w:pPr>
      <w:r w:rsidRPr="00BE609E">
        <w:rPr>
          <w:rFonts w:ascii="Arial" w:hAnsi="Arial" w:cs="Arial"/>
        </w:rPr>
        <w:t>Tractament tèrmic dels productes ferris.</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UNE-36-401-81</w:t>
      </w:r>
    </w:p>
    <w:p w:rsidR="007645FD" w:rsidRPr="00BE609E" w:rsidRDefault="007645FD" w:rsidP="007645FD">
      <w:pPr>
        <w:widowControl/>
        <w:ind w:left="907"/>
        <w:jc w:val="both"/>
        <w:rPr>
          <w:rFonts w:ascii="Arial" w:hAnsi="Arial" w:cs="Arial"/>
        </w:rPr>
      </w:pPr>
      <w:r w:rsidRPr="00BE609E">
        <w:rPr>
          <w:rFonts w:ascii="Arial" w:hAnsi="Arial" w:cs="Arial"/>
        </w:rPr>
        <w:t>Assaigs de tracció a temperatura ambient de productes d’acer.</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UNE-7-419-78</w:t>
      </w:r>
    </w:p>
    <w:p w:rsidR="007645FD" w:rsidRPr="00BE609E" w:rsidRDefault="007645FD" w:rsidP="007645FD">
      <w:pPr>
        <w:widowControl/>
        <w:ind w:left="907"/>
        <w:jc w:val="both"/>
        <w:rPr>
          <w:rFonts w:ascii="Arial" w:hAnsi="Arial" w:cs="Arial"/>
        </w:rPr>
      </w:pPr>
      <w:r w:rsidRPr="00BE609E">
        <w:rPr>
          <w:rFonts w:ascii="Arial" w:hAnsi="Arial" w:cs="Arial"/>
        </w:rPr>
        <w:t xml:space="preserve">Detecció de defectes superficials en materials metàl·lics amb líquids penetrants.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ANSI/ASTM D-2000-80</w:t>
      </w:r>
    </w:p>
    <w:p w:rsidR="007645FD" w:rsidRPr="00BE609E" w:rsidRDefault="007645FD" w:rsidP="007645FD">
      <w:pPr>
        <w:widowControl/>
        <w:ind w:left="907"/>
        <w:jc w:val="both"/>
        <w:rPr>
          <w:rFonts w:ascii="Arial" w:hAnsi="Arial" w:cs="Arial"/>
        </w:rPr>
      </w:pPr>
      <w:r w:rsidRPr="00BE609E">
        <w:rPr>
          <w:rFonts w:ascii="Arial" w:hAnsi="Arial" w:cs="Arial"/>
        </w:rPr>
        <w:t>Sistema de classificació per a productes de cautxú per a aplicacions d’automotors.</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C-200-80</w:t>
      </w:r>
    </w:p>
    <w:p w:rsidR="007645FD" w:rsidRPr="00BE609E" w:rsidRDefault="007645FD" w:rsidP="007645FD">
      <w:pPr>
        <w:widowControl/>
        <w:ind w:left="907"/>
        <w:jc w:val="both"/>
        <w:rPr>
          <w:rFonts w:ascii="Arial" w:hAnsi="Arial" w:cs="Arial"/>
        </w:rPr>
      </w:pPr>
      <w:r w:rsidRPr="00BE609E">
        <w:rPr>
          <w:rFonts w:ascii="Arial" w:hAnsi="Arial" w:cs="Arial"/>
        </w:rPr>
        <w:t xml:space="preserve">Tubs d’acer per a aigua, 150 mm (6 polzades) i més.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C-205-85</w:t>
      </w:r>
    </w:p>
    <w:p w:rsidR="007645FD" w:rsidRPr="00BE609E" w:rsidRDefault="007645FD" w:rsidP="007645FD">
      <w:pPr>
        <w:widowControl/>
        <w:ind w:left="907"/>
        <w:jc w:val="both"/>
        <w:rPr>
          <w:rFonts w:ascii="Arial" w:hAnsi="Arial" w:cs="Arial"/>
        </w:rPr>
      </w:pPr>
      <w:r w:rsidRPr="00BE609E">
        <w:rPr>
          <w:rFonts w:ascii="Arial" w:hAnsi="Arial" w:cs="Arial"/>
        </w:rPr>
        <w:t xml:space="preserve">Folre i recobriment protector de morter de ciment aplicats a fàbrica per a tubs d’acer per a aigua, de  100 mm (polzades) i més.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C-203-78</w:t>
      </w:r>
    </w:p>
    <w:p w:rsidR="007645FD" w:rsidRPr="00BE609E" w:rsidRDefault="007645FD" w:rsidP="007645FD">
      <w:pPr>
        <w:widowControl/>
        <w:ind w:left="907"/>
        <w:jc w:val="both"/>
        <w:rPr>
          <w:rFonts w:ascii="Arial" w:hAnsi="Arial" w:cs="Arial"/>
        </w:rPr>
      </w:pPr>
      <w:r w:rsidRPr="00BE609E">
        <w:rPr>
          <w:rFonts w:ascii="Arial" w:hAnsi="Arial" w:cs="Arial"/>
        </w:rPr>
        <w:t xml:space="preserve">Folre i recobriment protector de quitrà de carboni per a canonades d’acer per a aigua. Esmalt i cinta. Aplicat en calent.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C-209-84</w:t>
      </w:r>
    </w:p>
    <w:p w:rsidR="007645FD" w:rsidRPr="00BE609E" w:rsidRDefault="007645FD" w:rsidP="007645FD">
      <w:pPr>
        <w:widowControl/>
        <w:ind w:left="907"/>
        <w:jc w:val="both"/>
        <w:rPr>
          <w:rFonts w:ascii="Arial" w:hAnsi="Arial" w:cs="Arial"/>
        </w:rPr>
      </w:pPr>
      <w:r w:rsidRPr="00BE609E">
        <w:rPr>
          <w:rFonts w:ascii="Arial" w:hAnsi="Arial" w:cs="Arial"/>
        </w:rPr>
        <w:t xml:space="preserve">Embolcall de cinta aplicada en fred per a l’exterior de seccions, connexions i accessoris especials de canonada d’acer per a aigua.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C-214-83</w:t>
      </w:r>
    </w:p>
    <w:p w:rsidR="007645FD" w:rsidRPr="00BE609E" w:rsidRDefault="007645FD" w:rsidP="007645FD">
      <w:pPr>
        <w:widowControl/>
        <w:ind w:left="907"/>
        <w:jc w:val="both"/>
        <w:rPr>
          <w:rFonts w:ascii="Arial" w:hAnsi="Arial" w:cs="Arial"/>
        </w:rPr>
      </w:pPr>
      <w:r w:rsidRPr="00BE609E">
        <w:rPr>
          <w:rFonts w:ascii="Arial" w:hAnsi="Arial" w:cs="Arial"/>
        </w:rPr>
        <w:t xml:space="preserve">Sistemes d’embolcall de cinta per a l’exterior de canonades d’acer per a aigua.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C-206-82</w:t>
      </w:r>
    </w:p>
    <w:p w:rsidR="007645FD" w:rsidRPr="00BE609E" w:rsidRDefault="007645FD" w:rsidP="007645FD">
      <w:pPr>
        <w:widowControl/>
        <w:ind w:left="907"/>
        <w:jc w:val="both"/>
        <w:rPr>
          <w:rFonts w:ascii="Arial" w:hAnsi="Arial" w:cs="Arial"/>
        </w:rPr>
      </w:pPr>
      <w:r w:rsidRPr="00BE609E">
        <w:rPr>
          <w:rFonts w:ascii="Arial" w:hAnsi="Arial" w:cs="Arial"/>
        </w:rPr>
        <w:t xml:space="preserve">Soldatge de camp de tubs d’acer per a aigua.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C-208-83</w:t>
      </w:r>
    </w:p>
    <w:p w:rsidR="007645FD" w:rsidRPr="00BE609E" w:rsidRDefault="007645FD" w:rsidP="007645FD">
      <w:pPr>
        <w:widowControl/>
        <w:ind w:left="907"/>
        <w:jc w:val="both"/>
        <w:rPr>
          <w:rFonts w:ascii="Arial" w:hAnsi="Arial" w:cs="Arial"/>
        </w:rPr>
      </w:pPr>
      <w:r w:rsidRPr="00BE609E">
        <w:rPr>
          <w:rFonts w:ascii="Arial" w:hAnsi="Arial" w:cs="Arial"/>
        </w:rPr>
        <w:t xml:space="preserve">Accessoris fabricats d’acer per a tubs per a aigua. Dimensions per a.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ANSI/AWWA C208a-83</w:t>
      </w:r>
    </w:p>
    <w:p w:rsidR="007645FD" w:rsidRPr="00BE609E" w:rsidRDefault="007645FD" w:rsidP="007645FD">
      <w:pPr>
        <w:widowControl/>
        <w:ind w:left="907"/>
        <w:jc w:val="both"/>
        <w:rPr>
          <w:rFonts w:ascii="Arial" w:hAnsi="Arial" w:cs="Arial"/>
        </w:rPr>
      </w:pPr>
      <w:r w:rsidRPr="00BE609E">
        <w:rPr>
          <w:rFonts w:ascii="Arial" w:hAnsi="Arial" w:cs="Arial"/>
        </w:rPr>
        <w:t>Accessoris fabricats d’acer per a tubs per a aigua. Dimensions per a. (Suplement a ANSI/AWWA C208-83).</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ASME-1983</w:t>
      </w:r>
    </w:p>
    <w:p w:rsidR="007645FD" w:rsidRPr="00BE609E" w:rsidRDefault="007645FD" w:rsidP="007645FD">
      <w:pPr>
        <w:widowControl/>
        <w:ind w:left="907"/>
        <w:jc w:val="both"/>
        <w:rPr>
          <w:rFonts w:ascii="Arial" w:hAnsi="Arial" w:cs="Arial"/>
        </w:rPr>
      </w:pPr>
      <w:r w:rsidRPr="00BE609E">
        <w:rPr>
          <w:rFonts w:ascii="Arial" w:hAnsi="Arial" w:cs="Arial"/>
        </w:rPr>
        <w:t xml:space="preserve">Codi ASME per a calderes i recipients a pressió. </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ASTM A 36-81a</w:t>
      </w:r>
    </w:p>
    <w:p w:rsidR="007645FD" w:rsidRPr="00BE609E" w:rsidRDefault="007645FD" w:rsidP="007645FD">
      <w:pPr>
        <w:widowControl/>
        <w:ind w:left="907"/>
        <w:jc w:val="both"/>
        <w:rPr>
          <w:rFonts w:ascii="Arial" w:hAnsi="Arial" w:cs="Arial"/>
        </w:rPr>
      </w:pPr>
      <w:r w:rsidRPr="00BE609E">
        <w:rPr>
          <w:rFonts w:ascii="Arial" w:hAnsi="Arial" w:cs="Arial"/>
        </w:rPr>
        <w:t>Especificacions per a acer estructural.</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ASTM A 283-84</w:t>
      </w:r>
    </w:p>
    <w:p w:rsidR="007645FD" w:rsidRPr="00BE609E" w:rsidRDefault="007645FD" w:rsidP="007645FD">
      <w:pPr>
        <w:widowControl/>
        <w:ind w:left="907"/>
        <w:jc w:val="both"/>
        <w:rPr>
          <w:rFonts w:ascii="Arial" w:hAnsi="Arial" w:cs="Arial"/>
        </w:rPr>
      </w:pPr>
      <w:r w:rsidRPr="00BE609E">
        <w:rPr>
          <w:rFonts w:ascii="Arial" w:hAnsi="Arial" w:cs="Arial"/>
        </w:rPr>
        <w:t>Especificació per a planxes, formes i barres d’acer al carboni de resistència tensora baixa o intermèdia.</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ASTM A 570-79</w:t>
      </w:r>
    </w:p>
    <w:p w:rsidR="007645FD" w:rsidRPr="00BE609E" w:rsidRDefault="007645FD" w:rsidP="007645FD">
      <w:pPr>
        <w:widowControl/>
        <w:ind w:left="907"/>
        <w:jc w:val="both"/>
        <w:rPr>
          <w:rFonts w:ascii="Arial" w:hAnsi="Arial" w:cs="Arial"/>
        </w:rPr>
      </w:pPr>
      <w:r w:rsidRPr="00BE609E">
        <w:rPr>
          <w:rFonts w:ascii="Arial" w:hAnsi="Arial" w:cs="Arial"/>
        </w:rPr>
        <w:t>Especificació per a xapa i cinta metàl·lica d’acer al carboni, de resistència tensora baixa o intermèdia.</w:t>
      </w:r>
    </w:p>
    <w:p w:rsidR="007645FD" w:rsidRPr="00BE609E" w:rsidRDefault="007645FD" w:rsidP="007645FD">
      <w:pPr>
        <w:widowControl/>
        <w:ind w:left="907"/>
        <w:jc w:val="both"/>
        <w:rPr>
          <w:rFonts w:ascii="Arial" w:hAnsi="Arial" w:cs="Arial"/>
        </w:rPr>
      </w:pPr>
    </w:p>
    <w:p w:rsidR="007645FD" w:rsidRPr="00BE609E" w:rsidRDefault="007645FD" w:rsidP="007645FD">
      <w:pPr>
        <w:keepNext/>
        <w:widowControl/>
        <w:ind w:left="907"/>
        <w:jc w:val="both"/>
        <w:rPr>
          <w:rFonts w:ascii="Arial" w:hAnsi="Arial" w:cs="Arial"/>
          <w:b/>
          <w:bCs/>
        </w:rPr>
      </w:pPr>
      <w:r w:rsidRPr="00BE609E">
        <w:rPr>
          <w:rFonts w:ascii="Arial" w:hAnsi="Arial" w:cs="Arial"/>
          <w:b/>
          <w:bCs/>
        </w:rPr>
        <w:t>AWWA M-11-85</w:t>
      </w:r>
    </w:p>
    <w:p w:rsidR="007645FD" w:rsidRPr="00BE609E" w:rsidRDefault="007645FD" w:rsidP="007645FD">
      <w:pPr>
        <w:widowControl/>
        <w:ind w:left="907"/>
        <w:jc w:val="both"/>
        <w:rPr>
          <w:rFonts w:ascii="Arial" w:hAnsi="Arial" w:cs="Arial"/>
        </w:rPr>
      </w:pPr>
      <w:r w:rsidRPr="00BE609E">
        <w:rPr>
          <w:rFonts w:ascii="Arial" w:hAnsi="Arial" w:cs="Arial"/>
        </w:rPr>
        <w:t xml:space="preserve">Tubs d’acer per a aigua, guia per a disseny i instal·lació. </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0" w:name="_Toc501023592"/>
      <w:bookmarkStart w:id="11" w:name="_Toc32839981"/>
      <w:r w:rsidRPr="00BE609E">
        <w:rPr>
          <w:rFonts w:ascii="Arial" w:hAnsi="Arial" w:cs="Arial"/>
          <w:b/>
          <w:u w:val="double"/>
        </w:rPr>
        <w:t>DOCUMENTS A PRESENTAR PEL CONTRACTISTA</w:t>
      </w:r>
      <w:bookmarkEnd w:id="10"/>
      <w:bookmarkEnd w:id="11"/>
    </w:p>
    <w:p w:rsidR="007645FD" w:rsidRPr="00BE609E" w:rsidRDefault="007645FD" w:rsidP="007645FD">
      <w:pPr>
        <w:widowControl/>
        <w:numPr>
          <w:ilvl w:val="0"/>
          <w:numId w:val="18"/>
        </w:numPr>
        <w:tabs>
          <w:tab w:val="clear" w:pos="794"/>
          <w:tab w:val="num" w:pos="907"/>
        </w:tabs>
        <w:autoSpaceDE w:val="0"/>
        <w:autoSpaceDN w:val="0"/>
        <w:adjustRightInd w:val="0"/>
        <w:spacing w:after="120"/>
        <w:ind w:left="907" w:hanging="340"/>
        <w:jc w:val="both"/>
        <w:rPr>
          <w:rFonts w:ascii="Arial" w:hAnsi="Arial" w:cs="Arial"/>
        </w:rPr>
      </w:pPr>
      <w:r w:rsidRPr="00BE609E">
        <w:rPr>
          <w:rFonts w:ascii="Arial" w:hAnsi="Arial" w:cs="Arial"/>
          <w:b/>
          <w:bCs/>
          <w:u w:val="single"/>
        </w:rPr>
        <w:t>PLÀNOLS DEL FABRICANT</w:t>
      </w:r>
      <w:r w:rsidRPr="00BE609E">
        <w:rPr>
          <w:rFonts w:ascii="Arial" w:hAnsi="Arial" w:cs="Arial"/>
        </w:rPr>
        <w:t xml:space="preserve">. El Contractista haurà de presentar els plànols detallats del fabricant de tubs i accessoris d’acord amb les condicions d’aquesta secció, les especificacions de les normes ANSI/AWWA C-200, C-203, C-205 i C-214, i les condicions suplementàries que siguin d’aplicació següents: </w:t>
      </w:r>
    </w:p>
    <w:p w:rsidR="007645FD" w:rsidRPr="00BE609E" w:rsidRDefault="007645FD" w:rsidP="007645FD">
      <w:pPr>
        <w:widowControl/>
        <w:numPr>
          <w:ilvl w:val="0"/>
          <w:numId w:val="22"/>
        </w:numPr>
        <w:autoSpaceDE w:val="0"/>
        <w:autoSpaceDN w:val="0"/>
        <w:adjustRightInd w:val="0"/>
        <w:spacing w:after="120"/>
        <w:jc w:val="both"/>
        <w:rPr>
          <w:rFonts w:ascii="Arial" w:hAnsi="Arial" w:cs="Arial"/>
        </w:rPr>
      </w:pPr>
      <w:r w:rsidRPr="00BE609E">
        <w:rPr>
          <w:rFonts w:ascii="Arial" w:hAnsi="Arial" w:cs="Arial"/>
        </w:rPr>
        <w:t>Plànols acotats, certificats de totes les vàlvules, accessoris i peces especials.</w:t>
      </w:r>
    </w:p>
    <w:p w:rsidR="007645FD" w:rsidRPr="00BE609E" w:rsidRDefault="007645FD" w:rsidP="007645FD">
      <w:pPr>
        <w:widowControl/>
        <w:numPr>
          <w:ilvl w:val="0"/>
          <w:numId w:val="22"/>
        </w:numPr>
        <w:autoSpaceDE w:val="0"/>
        <w:autoSpaceDN w:val="0"/>
        <w:adjustRightInd w:val="0"/>
        <w:spacing w:after="120"/>
        <w:jc w:val="both"/>
        <w:rPr>
          <w:rFonts w:ascii="Arial" w:hAnsi="Arial" w:cs="Arial"/>
        </w:rPr>
      </w:pPr>
      <w:r w:rsidRPr="00BE609E">
        <w:rPr>
          <w:rFonts w:ascii="Arial" w:hAnsi="Arial" w:cs="Arial"/>
        </w:rPr>
        <w:t xml:space="preserve">Detalls de construcció de la junta i de la camisa dels tubs, i/o accessoris que indiquin el tipus i gruix de la camisa; la posició, tipus, mides i àrees de filferro o de reforç; toleràncies de fabricació; i qualsevol altra informació necessària per a la fabricació del producte. </w:t>
      </w:r>
    </w:p>
    <w:p w:rsidR="007645FD" w:rsidRPr="00BE609E" w:rsidRDefault="007645FD" w:rsidP="007645FD">
      <w:pPr>
        <w:widowControl/>
        <w:numPr>
          <w:ilvl w:val="0"/>
          <w:numId w:val="22"/>
        </w:numPr>
        <w:autoSpaceDE w:val="0"/>
        <w:autoSpaceDN w:val="0"/>
        <w:adjustRightInd w:val="0"/>
        <w:spacing w:after="120"/>
        <w:jc w:val="both"/>
        <w:rPr>
          <w:rFonts w:ascii="Arial" w:hAnsi="Arial" w:cs="Arial"/>
        </w:rPr>
      </w:pPr>
      <w:r w:rsidRPr="00BE609E">
        <w:rPr>
          <w:rFonts w:ascii="Arial" w:hAnsi="Arial" w:cs="Arial"/>
        </w:rPr>
        <w:t>Detalls d’accessoris i peces especials com ara colzes, pantalons, tes, tubs de descàrrega, connexions, tampons per a proves, filtres i altres peces especials que figurin als plànols, amb indicació de la quantitat i posició de tots els reforços. Tots els accessoris i les peces especials han d’estar adequadament reforçats per resistir la pressió interna tant la circumferencial com la longitudinal, i les condicions de càrregues externes que s’indiquen als Documents del Contracte.</w:t>
      </w:r>
    </w:p>
    <w:p w:rsidR="007645FD" w:rsidRPr="00BE609E" w:rsidRDefault="007645FD" w:rsidP="007645FD">
      <w:pPr>
        <w:widowControl/>
        <w:numPr>
          <w:ilvl w:val="0"/>
          <w:numId w:val="22"/>
        </w:numPr>
        <w:autoSpaceDE w:val="0"/>
        <w:autoSpaceDN w:val="0"/>
        <w:adjustRightInd w:val="0"/>
        <w:spacing w:after="120"/>
        <w:jc w:val="both"/>
        <w:rPr>
          <w:rFonts w:ascii="Arial" w:hAnsi="Arial" w:cs="Arial"/>
        </w:rPr>
      </w:pPr>
      <w:r w:rsidRPr="00BE609E">
        <w:rPr>
          <w:rFonts w:ascii="Arial" w:hAnsi="Arial" w:cs="Arial"/>
        </w:rPr>
        <w:t>Es presentaran els càlculs de disseny per a cada secció tipus de tub diferent de les que figuren en projecte dels collarins i peces especials amb els detalls suficients per verificar el compliment de les condicions de disseny dels tubs i accessoris d’acord amb les Especificacions.</w:t>
      </w:r>
    </w:p>
    <w:p w:rsidR="007645FD" w:rsidRPr="00BE609E" w:rsidRDefault="007645FD" w:rsidP="007645FD">
      <w:pPr>
        <w:widowControl/>
        <w:numPr>
          <w:ilvl w:val="0"/>
          <w:numId w:val="22"/>
        </w:numPr>
        <w:autoSpaceDE w:val="0"/>
        <w:autoSpaceDN w:val="0"/>
        <w:adjustRightInd w:val="0"/>
        <w:spacing w:after="120"/>
        <w:jc w:val="both"/>
        <w:rPr>
          <w:rFonts w:ascii="Arial" w:hAnsi="Arial" w:cs="Arial"/>
        </w:rPr>
      </w:pPr>
      <w:r w:rsidRPr="00BE609E">
        <w:rPr>
          <w:rFonts w:ascii="Arial" w:hAnsi="Arial" w:cs="Arial"/>
        </w:rPr>
        <w:t>Llista de materials i llista de reforços d’acer que incloguin i descriguin tots els materials que s’utilitzaran.</w:t>
      </w:r>
    </w:p>
    <w:p w:rsidR="007645FD" w:rsidRPr="00BE609E" w:rsidRDefault="007645FD" w:rsidP="007645FD">
      <w:pPr>
        <w:widowControl/>
        <w:numPr>
          <w:ilvl w:val="0"/>
          <w:numId w:val="22"/>
        </w:numPr>
        <w:autoSpaceDE w:val="0"/>
        <w:autoSpaceDN w:val="0"/>
        <w:adjustRightInd w:val="0"/>
        <w:spacing w:after="120"/>
        <w:jc w:val="both"/>
        <w:rPr>
          <w:rFonts w:ascii="Arial" w:hAnsi="Arial" w:cs="Arial"/>
        </w:rPr>
      </w:pPr>
      <w:r w:rsidRPr="00BE609E">
        <w:rPr>
          <w:rFonts w:ascii="Arial" w:hAnsi="Arial" w:cs="Arial"/>
        </w:rPr>
        <w:t>Traçat de la canonada i diagrama de muntatge que indiqui el número específic i localització de cada tub i cada accessori, així com la seva orientació definitiva. A més els plànols del traçat hauran d’incloure: la situació del tub i la seva cota de rasant en els canvis d’alienació vertical i horitzontal; la situació i cota de rasant a la qual s’ha de col·locar l’extrem de campana de cada tub; tots els colzes i corbes tant en alienacions verticals com horitzontals i els finals de cada tram amb juntes soldades de tracció o ancoratges de formigó.</w:t>
      </w:r>
    </w:p>
    <w:p w:rsidR="007645FD" w:rsidRPr="00BE609E" w:rsidRDefault="007645FD" w:rsidP="007645FD">
      <w:pPr>
        <w:widowControl/>
        <w:numPr>
          <w:ilvl w:val="0"/>
          <w:numId w:val="22"/>
        </w:numPr>
        <w:autoSpaceDE w:val="0"/>
        <w:autoSpaceDN w:val="0"/>
        <w:adjustRightInd w:val="0"/>
        <w:jc w:val="both"/>
        <w:rPr>
          <w:rFonts w:ascii="Arial" w:hAnsi="Arial" w:cs="Arial"/>
        </w:rPr>
      </w:pPr>
      <w:r w:rsidRPr="00BE609E">
        <w:rPr>
          <w:rFonts w:ascii="Arial" w:hAnsi="Arial" w:cs="Arial"/>
        </w:rPr>
        <w:t>El fabricant indicarà als plànols els detalls de localització, tipus, mides i extensió de totes les soldadures. Els plànols del fabricant distingiran les soldadures que es faran a fàbrica de les que es faran a camp. Els plànols del fabricant hauran d’indicar amb símbols de soldadura o esquemes els detalls de les juntes soldades i la preparació necessària del metall base. Les juntes o grup de juntes en les quals l’orde consecutiu o la  tècnica del soldatge són especialment importants, s’ha de controlar curosament per reduir al mínim els esforços i distorsió causats per l’escurçament al refredar-se.</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8"/>
        </w:numPr>
        <w:tabs>
          <w:tab w:val="clear" w:pos="794"/>
          <w:tab w:val="num" w:pos="907"/>
        </w:tabs>
        <w:autoSpaceDE w:val="0"/>
        <w:autoSpaceDN w:val="0"/>
        <w:adjustRightInd w:val="0"/>
        <w:ind w:left="907" w:hanging="340"/>
        <w:jc w:val="both"/>
        <w:rPr>
          <w:rFonts w:ascii="Arial" w:hAnsi="Arial" w:cs="Arial"/>
        </w:rPr>
      </w:pPr>
      <w:r w:rsidRPr="00BE609E">
        <w:rPr>
          <w:rFonts w:ascii="Arial" w:hAnsi="Arial" w:cs="Arial"/>
          <w:b/>
          <w:bCs/>
          <w:u w:val="single"/>
        </w:rPr>
        <w:t>CERTIFICATS</w:t>
      </w:r>
      <w:r w:rsidRPr="00BE609E">
        <w:rPr>
          <w:rFonts w:ascii="Arial" w:hAnsi="Arial" w:cs="Arial"/>
        </w:rPr>
        <w:t xml:space="preserve">. El Contractista haurà de presentar amb l’oferta una declaració de compliment de les presents Especificacions per a tots els tubs i altres productes o materials  subministrats, d’acord amb les normes ANSI/AWWA C-200, C-203, C-205 i C-214 i/o les condicions suplementàries que es determinin en aquesta secció. </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2" w:name="_Toc501023593"/>
      <w:bookmarkStart w:id="13" w:name="_Toc32839982"/>
      <w:r w:rsidRPr="00BE609E">
        <w:rPr>
          <w:rFonts w:ascii="Arial" w:hAnsi="Arial" w:cs="Arial"/>
          <w:b/>
          <w:u w:val="double"/>
        </w:rPr>
        <w:t>GARANTIA DE QUALITAT</w:t>
      </w:r>
      <w:bookmarkEnd w:id="12"/>
      <w:bookmarkEnd w:id="13"/>
    </w:p>
    <w:p w:rsidR="007645FD" w:rsidRPr="00BE609E" w:rsidRDefault="007645FD" w:rsidP="007645FD">
      <w:pPr>
        <w:widowControl/>
        <w:numPr>
          <w:ilvl w:val="0"/>
          <w:numId w:val="23"/>
        </w:numPr>
        <w:autoSpaceDE w:val="0"/>
        <w:autoSpaceDN w:val="0"/>
        <w:adjustRightInd w:val="0"/>
        <w:jc w:val="both"/>
        <w:rPr>
          <w:rFonts w:ascii="Arial" w:hAnsi="Arial" w:cs="Arial"/>
        </w:rPr>
      </w:pPr>
      <w:r w:rsidRPr="00BE609E">
        <w:rPr>
          <w:rFonts w:ascii="Arial" w:hAnsi="Arial" w:cs="Arial"/>
          <w:b/>
          <w:bCs/>
          <w:u w:val="single"/>
        </w:rPr>
        <w:t>INSPECCIÓ</w:t>
      </w:r>
      <w:r w:rsidRPr="00BE609E">
        <w:rPr>
          <w:rFonts w:ascii="Arial" w:hAnsi="Arial" w:cs="Arial"/>
        </w:rPr>
        <w:t xml:space="preserve">. Tots els tubs estaran subjectes a inspecció a fàbrica, d’acord amb les normes ANSI/AWWA C-200, C-203, C-205 i C-214, complimentades pels requisits d’aquesta especificació. El Contractista haurà de notificar a la Direcció d’Obra per escrit, la data d’inici de la fabricació dels tubs amb una anterioritat no més petita de 14 dies hàbils abans de l’inici de qualsevol fase de fabricació.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jc w:val="both"/>
        <w:rPr>
          <w:rFonts w:ascii="Arial" w:hAnsi="Arial" w:cs="Arial"/>
        </w:rPr>
      </w:pPr>
      <w:r w:rsidRPr="00BE609E">
        <w:rPr>
          <w:rFonts w:ascii="Arial" w:hAnsi="Arial" w:cs="Arial"/>
        </w:rPr>
        <w:lastRenderedPageBreak/>
        <w:t xml:space="preserve">Durant l’elaboració dels tubs la Direcció d’Obra, o en qui aquesta delegui, haurà de tenir accés a totes les àrees on la fabricació estigui en procés, i se li permetrà fer totes les inspeccions necessàries per confirmar el compliment de les Especificacions.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spacing w:after="120"/>
        <w:jc w:val="both"/>
        <w:rPr>
          <w:rFonts w:ascii="Arial" w:hAnsi="Arial" w:cs="Arial"/>
        </w:rPr>
      </w:pPr>
      <w:r w:rsidRPr="00BE609E">
        <w:rPr>
          <w:rFonts w:ascii="Arial" w:hAnsi="Arial" w:cs="Arial"/>
          <w:b/>
          <w:bCs/>
          <w:u w:val="single"/>
        </w:rPr>
        <w:t>AUTOCONTROL DE FABRICACIÓ</w:t>
      </w:r>
      <w:r w:rsidRPr="00BE609E">
        <w:rPr>
          <w:rFonts w:ascii="Arial" w:hAnsi="Arial" w:cs="Arial"/>
        </w:rPr>
        <w:t>. D’acord amb el Plec de Clàusules Administratives Particulars del Contracte, el Contractista haurà de presentar el seu Manual de Garantia de Qualitat, així com el Pla de Control de Qualitat i el Programa de Punts d’Inspecció que haurà de ser aprovat pel CAT.</w:t>
      </w:r>
    </w:p>
    <w:p w:rsidR="007645FD" w:rsidRPr="00BE609E" w:rsidRDefault="007645FD" w:rsidP="007645FD">
      <w:pPr>
        <w:widowControl/>
        <w:spacing w:line="360" w:lineRule="auto"/>
        <w:ind w:left="907"/>
        <w:jc w:val="both"/>
        <w:rPr>
          <w:rFonts w:ascii="Arial" w:hAnsi="Arial" w:cs="Arial"/>
        </w:rPr>
      </w:pPr>
      <w:r w:rsidRPr="00BE609E">
        <w:rPr>
          <w:rFonts w:ascii="Arial" w:hAnsi="Arial" w:cs="Arial"/>
        </w:rPr>
        <w:t xml:space="preserve">El programa d’autocontrol haurà de contemplar com a mínim: </w:t>
      </w:r>
    </w:p>
    <w:p w:rsidR="007645FD" w:rsidRPr="00BE609E" w:rsidRDefault="007645FD" w:rsidP="007645FD">
      <w:pPr>
        <w:widowControl/>
        <w:spacing w:line="360" w:lineRule="auto"/>
        <w:ind w:left="907"/>
        <w:jc w:val="both"/>
        <w:rPr>
          <w:rFonts w:ascii="Arial" w:hAnsi="Arial" w:cs="Arial"/>
          <w:b/>
          <w:bCs/>
        </w:rPr>
      </w:pPr>
      <w:r w:rsidRPr="00BE609E">
        <w:rPr>
          <w:rFonts w:ascii="Arial" w:hAnsi="Arial" w:cs="Arial"/>
          <w:b/>
          <w:bCs/>
        </w:rPr>
        <w:t>Control de fabricació de tubs i peces especials</w:t>
      </w:r>
    </w:p>
    <w:p w:rsidR="007645FD" w:rsidRPr="00BE609E" w:rsidRDefault="007645FD" w:rsidP="007645FD">
      <w:pPr>
        <w:widowControl/>
        <w:numPr>
          <w:ilvl w:val="0"/>
          <w:numId w:val="24"/>
        </w:numPr>
        <w:autoSpaceDE w:val="0"/>
        <w:autoSpaceDN w:val="0"/>
        <w:adjustRightInd w:val="0"/>
        <w:spacing w:after="120"/>
        <w:jc w:val="both"/>
        <w:rPr>
          <w:rFonts w:ascii="Arial" w:hAnsi="Arial" w:cs="Arial"/>
          <w:bCs/>
        </w:rPr>
      </w:pPr>
      <w:r w:rsidRPr="00BE609E">
        <w:rPr>
          <w:rFonts w:ascii="Arial" w:hAnsi="Arial" w:cs="Arial"/>
          <w:bCs/>
          <w:u w:val="single"/>
        </w:rPr>
        <w:t>Control de recepció de matèries primeres</w:t>
      </w:r>
      <w:r w:rsidRPr="00BE609E">
        <w:rPr>
          <w:rFonts w:ascii="Arial" w:hAnsi="Arial" w:cs="Arial"/>
          <w:bCs/>
        </w:rPr>
        <w:t xml:space="preserve">. Indicant els nivells de qualitat establerts així com els assaigs a fer per a la seva acceptació. </w:t>
      </w:r>
    </w:p>
    <w:p w:rsidR="007645FD" w:rsidRPr="00BE609E" w:rsidRDefault="007645FD" w:rsidP="007645FD">
      <w:pPr>
        <w:widowControl/>
        <w:numPr>
          <w:ilvl w:val="0"/>
          <w:numId w:val="24"/>
        </w:numPr>
        <w:autoSpaceDE w:val="0"/>
        <w:autoSpaceDN w:val="0"/>
        <w:adjustRightInd w:val="0"/>
        <w:spacing w:after="120"/>
        <w:jc w:val="both"/>
        <w:rPr>
          <w:rFonts w:ascii="Arial" w:hAnsi="Arial" w:cs="Arial"/>
          <w:bCs/>
        </w:rPr>
      </w:pPr>
      <w:r w:rsidRPr="00BE609E">
        <w:rPr>
          <w:rFonts w:ascii="Arial" w:hAnsi="Arial" w:cs="Arial"/>
          <w:bCs/>
          <w:u w:val="single"/>
        </w:rPr>
        <w:t>Control del sistema de fabricació</w:t>
      </w:r>
      <w:r w:rsidRPr="00BE609E">
        <w:rPr>
          <w:rFonts w:ascii="Arial" w:hAnsi="Arial" w:cs="Arial"/>
          <w:bCs/>
        </w:rPr>
        <w:t>. Inclourà la qualificació del personal, els certificats d’homologació dels soldadors i  operadors, el control del sistema de soldadura i de les soldadures de producció, les proves hidràuliques i el sistema d’execució del revestiment.</w:t>
      </w:r>
    </w:p>
    <w:p w:rsidR="007645FD" w:rsidRPr="00BE609E" w:rsidRDefault="007645FD" w:rsidP="007645FD">
      <w:pPr>
        <w:widowControl/>
        <w:numPr>
          <w:ilvl w:val="0"/>
          <w:numId w:val="24"/>
        </w:numPr>
        <w:autoSpaceDE w:val="0"/>
        <w:autoSpaceDN w:val="0"/>
        <w:adjustRightInd w:val="0"/>
        <w:jc w:val="both"/>
        <w:rPr>
          <w:rFonts w:ascii="Arial" w:hAnsi="Arial" w:cs="Arial"/>
          <w:bCs/>
        </w:rPr>
      </w:pPr>
      <w:r w:rsidRPr="00BE609E">
        <w:rPr>
          <w:rFonts w:ascii="Arial" w:hAnsi="Arial" w:cs="Arial"/>
          <w:bCs/>
          <w:u w:val="single"/>
        </w:rPr>
        <w:t>Control dels productes acabats</w:t>
      </w:r>
      <w:r w:rsidRPr="00BE609E">
        <w:rPr>
          <w:rFonts w:ascii="Arial" w:hAnsi="Arial" w:cs="Arial"/>
          <w:bCs/>
        </w:rPr>
        <w:t xml:space="preserve">. Inclourà el control dimensional dels tubs, estat de folres i revestiment així com el seu marcatge.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spacing w:after="120"/>
        <w:jc w:val="both"/>
        <w:rPr>
          <w:rFonts w:ascii="Arial" w:hAnsi="Arial" w:cs="Arial"/>
        </w:rPr>
      </w:pPr>
      <w:r w:rsidRPr="00BE609E">
        <w:rPr>
          <w:rFonts w:ascii="Arial" w:hAnsi="Arial" w:cs="Arial"/>
          <w:b/>
          <w:bCs/>
          <w:u w:val="single"/>
        </w:rPr>
        <w:t>ASSAIGS I PROVES</w:t>
      </w:r>
      <w:r w:rsidRPr="00BE609E">
        <w:rPr>
          <w:rFonts w:ascii="Arial" w:hAnsi="Arial" w:cs="Arial"/>
        </w:rPr>
        <w:t>. Excepte si es modifica en aquestes Especificacions tots els materials, tubs i peces acabats hauran des sotmesos als assaigs i proves que figuren a les normes  ANSI/AWWA C-200, C-203, C-205 i C-214, a les normes de referència que siguin d’aplicació, així com a las que a continuació s’indiquen:</w:t>
      </w:r>
    </w:p>
    <w:p w:rsidR="007645FD" w:rsidRPr="00BE609E" w:rsidRDefault="007645FD" w:rsidP="007645FD">
      <w:pPr>
        <w:widowControl/>
        <w:numPr>
          <w:ilvl w:val="0"/>
          <w:numId w:val="25"/>
        </w:numPr>
        <w:autoSpaceDE w:val="0"/>
        <w:autoSpaceDN w:val="0"/>
        <w:adjustRightInd w:val="0"/>
        <w:spacing w:after="120"/>
        <w:jc w:val="both"/>
        <w:rPr>
          <w:rFonts w:ascii="Arial" w:hAnsi="Arial" w:cs="Arial"/>
        </w:rPr>
      </w:pPr>
      <w:r w:rsidRPr="00BE609E">
        <w:rPr>
          <w:rFonts w:ascii="Arial" w:hAnsi="Arial" w:cs="Arial"/>
        </w:rPr>
        <w:t>Assaigs fisicoquímics de tots els acers.</w:t>
      </w:r>
    </w:p>
    <w:p w:rsidR="007645FD" w:rsidRPr="00BE609E" w:rsidRDefault="007645FD" w:rsidP="007645FD">
      <w:pPr>
        <w:widowControl/>
        <w:numPr>
          <w:ilvl w:val="0"/>
          <w:numId w:val="25"/>
        </w:numPr>
        <w:autoSpaceDE w:val="0"/>
        <w:autoSpaceDN w:val="0"/>
        <w:adjustRightInd w:val="0"/>
        <w:spacing w:after="120"/>
        <w:jc w:val="both"/>
        <w:rPr>
          <w:rFonts w:ascii="Arial" w:hAnsi="Arial" w:cs="Arial"/>
        </w:rPr>
      </w:pPr>
      <w:r w:rsidRPr="00BE609E">
        <w:rPr>
          <w:rFonts w:ascii="Arial" w:hAnsi="Arial" w:cs="Arial"/>
        </w:rPr>
        <w:t xml:space="preserve">Prova hidràulica. Una vegada determinat l’anell de junta i abans de folrar-lo amb morter de ciment, cada tub serà provat i certificat a fàbrica a una pressió interior que produeixi en l’acer una tensió no inferior al 80% del seu límit elàstic. </w:t>
      </w:r>
    </w:p>
    <w:p w:rsidR="007645FD" w:rsidRPr="00BE609E" w:rsidRDefault="007645FD" w:rsidP="007645FD">
      <w:pPr>
        <w:widowControl/>
        <w:numPr>
          <w:ilvl w:val="0"/>
          <w:numId w:val="25"/>
        </w:numPr>
        <w:autoSpaceDE w:val="0"/>
        <w:autoSpaceDN w:val="0"/>
        <w:adjustRightInd w:val="0"/>
        <w:jc w:val="both"/>
        <w:rPr>
          <w:rFonts w:ascii="Arial" w:hAnsi="Arial" w:cs="Arial"/>
        </w:rPr>
      </w:pPr>
      <w:r w:rsidRPr="00BE609E">
        <w:rPr>
          <w:rFonts w:ascii="Arial" w:hAnsi="Arial" w:cs="Arial"/>
        </w:rPr>
        <w:t>A més de les proves de soldadura indicades a la norma ANSI/AWWA C-200, s’assajaran  les soldadures cada 1500 mm (5000 peus) de fabricació de canonada, i en qualsevol altra ocasió on es canviï la qualitat de l’acer utilitzat, el procediment aplicat o l’equip de soldadura.</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jc w:val="both"/>
        <w:rPr>
          <w:rFonts w:ascii="Arial" w:hAnsi="Arial" w:cs="Arial"/>
        </w:rPr>
      </w:pPr>
      <w:r w:rsidRPr="00BE609E">
        <w:rPr>
          <w:rFonts w:ascii="Arial" w:hAnsi="Arial" w:cs="Arial"/>
        </w:rPr>
        <w:t>El Contractista haurà de realitzar les proves i assaigs indicats, i tots els que figurin en el programa d’autocontrol al seu càrrec, sense cap cost addicional per al CAT.  El Director d’Obra tindrà dret a presenciar totes les proves fetes pel Contractista per tal que el programa de treball no es retardi per la seva conveniència, a no ser que així figuri en el Programa de Punts d’Inspecció.</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jc w:val="both"/>
        <w:rPr>
          <w:rFonts w:ascii="Arial" w:hAnsi="Arial" w:cs="Arial"/>
        </w:rPr>
      </w:pPr>
      <w:r w:rsidRPr="00BE609E">
        <w:rPr>
          <w:rFonts w:ascii="Arial" w:hAnsi="Arial" w:cs="Arial"/>
        </w:rPr>
        <w:t>A més de les proves exigides específicament, el Director d’Obra podrà sol·licitar mostres addicionals de qualsevol material, formigons, mostres del folre i del recobriment per</w:t>
      </w:r>
      <w:r w:rsidR="00891265">
        <w:rPr>
          <w:rFonts w:ascii="Arial" w:hAnsi="Arial" w:cs="Arial"/>
        </w:rPr>
        <w:t xml:space="preserve"> ser sotmeses a prova pel CAT. </w:t>
      </w:r>
      <w:r w:rsidRPr="00BE609E">
        <w:rPr>
          <w:rFonts w:ascii="Arial" w:hAnsi="Arial" w:cs="Arial"/>
        </w:rPr>
        <w:t>Les mostres addicionals seran subministrades sense cost</w:t>
      </w:r>
      <w:r w:rsidR="00891265">
        <w:rPr>
          <w:rFonts w:ascii="Arial" w:hAnsi="Arial" w:cs="Arial"/>
        </w:rPr>
        <w:t xml:space="preserve"> addicional per al CAT.</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spacing w:after="120"/>
        <w:jc w:val="both"/>
        <w:rPr>
          <w:rFonts w:ascii="Arial" w:hAnsi="Arial" w:cs="Arial"/>
        </w:rPr>
      </w:pPr>
      <w:r w:rsidRPr="00BE609E">
        <w:rPr>
          <w:rFonts w:ascii="Arial" w:hAnsi="Arial" w:cs="Arial"/>
          <w:b/>
          <w:bCs/>
          <w:u w:val="single"/>
        </w:rPr>
        <w:t>CONTROL DE FABRICACIÓ</w:t>
      </w:r>
      <w:r w:rsidRPr="00BE609E">
        <w:rPr>
          <w:rFonts w:ascii="Arial" w:hAnsi="Arial" w:cs="Arial"/>
        </w:rPr>
        <w:t>. El fabricant haurà de presentar les homologacions de qualitat de les quals disposi, així com els certificats de qualitat subscrits pels seus clients, tenint-se en compte especialment els de sectors nuclear i de l’automòbil, així com els d’associacions importants de proveïment (com per exemple la KIWA).</w:t>
      </w:r>
    </w:p>
    <w:p w:rsidR="007645FD" w:rsidRPr="00BE609E" w:rsidRDefault="007645FD" w:rsidP="007645FD">
      <w:pPr>
        <w:widowControl/>
        <w:spacing w:after="120"/>
        <w:ind w:left="907"/>
        <w:jc w:val="both"/>
        <w:rPr>
          <w:rFonts w:ascii="Arial" w:hAnsi="Arial" w:cs="Arial"/>
        </w:rPr>
      </w:pPr>
      <w:r w:rsidRPr="00BE609E">
        <w:rPr>
          <w:rFonts w:ascii="Arial" w:hAnsi="Arial" w:cs="Arial"/>
        </w:rPr>
        <w:t xml:space="preserve">Haurà de presentar contractes de qualitat concertada que hagi pogut subscriure amb clients importants, indicant referències del desenvolupament dels mateixos. </w:t>
      </w:r>
    </w:p>
    <w:p w:rsidR="007645FD" w:rsidRPr="00BE609E" w:rsidRDefault="007645FD" w:rsidP="007645FD">
      <w:pPr>
        <w:widowControl/>
        <w:ind w:left="907"/>
        <w:jc w:val="both"/>
        <w:rPr>
          <w:rFonts w:ascii="Arial" w:hAnsi="Arial" w:cs="Arial"/>
        </w:rPr>
      </w:pPr>
      <w:r w:rsidRPr="00BE609E">
        <w:rPr>
          <w:rFonts w:ascii="Arial" w:hAnsi="Arial" w:cs="Arial"/>
        </w:rPr>
        <w:t xml:space="preserve">Haurà de presentar escrits d’autorització per a la supervisió del procés de fabricació i comprovacions de l’autocontrol. En el cas que algun element presentat en oferta vagi a ser adquirit per un altre fabricant, s’haurà de presentar l’autorització de cada una de les fàbriques. Aquestes autoritzacions es referiran a la propietat o als organismes o empreses on aquella pugui delegar aquesta labor.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spacing w:after="120"/>
        <w:jc w:val="both"/>
        <w:rPr>
          <w:rFonts w:ascii="Arial" w:hAnsi="Arial" w:cs="Arial"/>
        </w:rPr>
      </w:pPr>
      <w:r w:rsidRPr="00BE609E">
        <w:rPr>
          <w:rFonts w:ascii="Arial" w:hAnsi="Arial" w:cs="Arial"/>
          <w:b/>
          <w:bCs/>
          <w:u w:val="single"/>
        </w:rPr>
        <w:t>CONTROL DE RECEPCIÓ</w:t>
      </w:r>
      <w:r w:rsidRPr="00BE609E">
        <w:rPr>
          <w:rFonts w:ascii="Arial" w:hAnsi="Arial" w:cs="Arial"/>
        </w:rPr>
        <w:t xml:space="preserve">. S’estableixen dos tipus de recepció: </w:t>
      </w:r>
    </w:p>
    <w:p w:rsidR="007645FD" w:rsidRPr="00BE609E" w:rsidRDefault="007645FD" w:rsidP="007645FD">
      <w:pPr>
        <w:widowControl/>
        <w:numPr>
          <w:ilvl w:val="0"/>
          <w:numId w:val="26"/>
        </w:numPr>
        <w:autoSpaceDE w:val="0"/>
        <w:autoSpaceDN w:val="0"/>
        <w:adjustRightInd w:val="0"/>
        <w:spacing w:after="120"/>
        <w:jc w:val="both"/>
        <w:rPr>
          <w:rFonts w:ascii="Arial" w:hAnsi="Arial" w:cs="Arial"/>
        </w:rPr>
      </w:pPr>
      <w:r w:rsidRPr="00BE609E">
        <w:rPr>
          <w:rFonts w:ascii="Arial" w:hAnsi="Arial" w:cs="Arial"/>
          <w:b/>
          <w:bCs/>
        </w:rPr>
        <w:lastRenderedPageBreak/>
        <w:t>Control per a homologació</w:t>
      </w:r>
      <w:r w:rsidRPr="00BE609E">
        <w:rPr>
          <w:rFonts w:ascii="Arial" w:hAnsi="Arial" w:cs="Arial"/>
        </w:rPr>
        <w:t>. Té per objecte comprovar que la fàbrica pot elaborar els elements (tubs, peces, gomes) amb els nivells de qualitat establerts.</w:t>
      </w:r>
    </w:p>
    <w:p w:rsidR="007645FD" w:rsidRPr="00BE609E" w:rsidRDefault="007645FD" w:rsidP="007645FD">
      <w:pPr>
        <w:widowControl/>
        <w:numPr>
          <w:ilvl w:val="0"/>
          <w:numId w:val="26"/>
        </w:numPr>
        <w:autoSpaceDE w:val="0"/>
        <w:autoSpaceDN w:val="0"/>
        <w:adjustRightInd w:val="0"/>
        <w:spacing w:after="120"/>
        <w:jc w:val="both"/>
        <w:rPr>
          <w:rFonts w:ascii="Arial" w:hAnsi="Arial" w:cs="Arial"/>
        </w:rPr>
      </w:pPr>
      <w:r w:rsidRPr="00BE609E">
        <w:rPr>
          <w:rFonts w:ascii="Arial" w:hAnsi="Arial" w:cs="Arial"/>
          <w:b/>
          <w:bCs/>
        </w:rPr>
        <w:t>Controls per a recepció de lots</w:t>
      </w:r>
      <w:r w:rsidRPr="00BE609E">
        <w:rPr>
          <w:rFonts w:ascii="Arial" w:hAnsi="Arial" w:cs="Arial"/>
        </w:rPr>
        <w:t>. Tenen per objecte la recepció sistemàtica dels lots, una vegada que ha estat homologada la fàbrica.</w:t>
      </w:r>
    </w:p>
    <w:p w:rsidR="007645FD" w:rsidRPr="00BE609E" w:rsidRDefault="007645FD" w:rsidP="007645FD">
      <w:pPr>
        <w:widowControl/>
        <w:spacing w:after="120"/>
        <w:ind w:left="1247"/>
        <w:jc w:val="both"/>
        <w:rPr>
          <w:rFonts w:ascii="Arial" w:hAnsi="Arial" w:cs="Arial"/>
        </w:rPr>
      </w:pPr>
      <w:r w:rsidRPr="00BE609E">
        <w:rPr>
          <w:rFonts w:ascii="Arial" w:hAnsi="Arial" w:cs="Arial"/>
        </w:rPr>
        <w:t>Totes les unitats de cada lot seran seleccionades pel CAT. En les proves d’homologació els elements podran correspondre a la fabricació rutinària de l’empresa o ser elaborats específicament per a aquesta prova.</w:t>
      </w:r>
    </w:p>
    <w:p w:rsidR="007645FD" w:rsidRPr="00BE609E" w:rsidRDefault="007645FD" w:rsidP="007645FD">
      <w:pPr>
        <w:widowControl/>
        <w:spacing w:after="120"/>
        <w:ind w:left="1247"/>
        <w:jc w:val="both"/>
        <w:rPr>
          <w:rFonts w:ascii="Arial" w:hAnsi="Arial" w:cs="Arial"/>
        </w:rPr>
      </w:pPr>
      <w:r w:rsidRPr="00BE609E">
        <w:rPr>
          <w:rFonts w:ascii="Arial" w:hAnsi="Arial" w:cs="Arial"/>
        </w:rPr>
        <w:t>Per fer les proves de recepció a fàbrica, el fabricant haurà d’aportar al seu càrrec tots els mitjans i personal que es precisi.</w:t>
      </w:r>
    </w:p>
    <w:p w:rsidR="007645FD" w:rsidRPr="00BE609E" w:rsidRDefault="007645FD" w:rsidP="007645FD">
      <w:pPr>
        <w:widowControl/>
        <w:ind w:left="1247"/>
        <w:jc w:val="both"/>
        <w:rPr>
          <w:rFonts w:ascii="Arial" w:hAnsi="Arial" w:cs="Arial"/>
        </w:rPr>
      </w:pPr>
      <w:r w:rsidRPr="00BE609E">
        <w:rPr>
          <w:rFonts w:ascii="Arial" w:hAnsi="Arial" w:cs="Arial"/>
        </w:rPr>
        <w:t>Els assaigs de laboratori que realitzi el CAT en Organismes especialitzats, correran a càrrec de la propietat. Quan com a conseqüència de resultats incorrectes s’hagin de realitzar nous assaigs, les despeses corresponents hauran de ser abonades pel fabricant.</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jc w:val="both"/>
        <w:rPr>
          <w:rFonts w:ascii="Arial" w:hAnsi="Arial" w:cs="Arial"/>
        </w:rPr>
      </w:pPr>
      <w:r w:rsidRPr="00BE609E">
        <w:rPr>
          <w:rFonts w:ascii="Arial" w:hAnsi="Arial" w:cs="Arial"/>
          <w:b/>
          <w:bCs/>
          <w:u w:val="single"/>
        </w:rPr>
        <w:t>HOMOLOGACIÓ DE LES FÀBRIQUES</w:t>
      </w:r>
      <w:r w:rsidRPr="00BE609E">
        <w:rPr>
          <w:rFonts w:ascii="Arial" w:hAnsi="Arial" w:cs="Arial"/>
        </w:rPr>
        <w:t xml:space="preserve">. A fi de comprovar que les fàbriques poden  elaborar correctament els materials que s’adquiriran s’efectuaran controls d’homologació segons el detall següent: </w:t>
      </w:r>
    </w:p>
    <w:p w:rsidR="007645FD" w:rsidRPr="00BE609E" w:rsidRDefault="007645FD" w:rsidP="007645FD">
      <w:pPr>
        <w:widowControl/>
        <w:ind w:left="907"/>
        <w:jc w:val="both"/>
        <w:rPr>
          <w:rFonts w:ascii="Arial" w:hAnsi="Arial" w:cs="Arial"/>
        </w:rPr>
      </w:pPr>
    </w:p>
    <w:p w:rsidR="007645FD" w:rsidRPr="00BE609E" w:rsidRDefault="007645FD" w:rsidP="007645FD">
      <w:pPr>
        <w:widowControl/>
        <w:numPr>
          <w:ilvl w:val="0"/>
          <w:numId w:val="27"/>
        </w:numPr>
        <w:autoSpaceDE w:val="0"/>
        <w:autoSpaceDN w:val="0"/>
        <w:adjustRightInd w:val="0"/>
        <w:spacing w:after="120"/>
        <w:jc w:val="both"/>
        <w:rPr>
          <w:rFonts w:ascii="Arial" w:hAnsi="Arial" w:cs="Arial"/>
        </w:rPr>
      </w:pPr>
      <w:r w:rsidRPr="00BE609E">
        <w:rPr>
          <w:rFonts w:ascii="Arial" w:hAnsi="Arial" w:cs="Arial"/>
          <w:b/>
          <w:bCs/>
        </w:rPr>
        <w:t>Tubs.</w:t>
      </w:r>
      <w:r w:rsidRPr="00BE609E">
        <w:rPr>
          <w:rFonts w:ascii="Arial" w:hAnsi="Arial" w:cs="Arial"/>
        </w:rPr>
        <w:t xml:space="preserve"> El lot per a les proves d’homologació estarà format per almenys dos tubs de cada diàmetre a subministrar, amb un mínim de deu tubs. S’efectuaran els assaigs següents:</w:t>
      </w:r>
    </w:p>
    <w:p w:rsidR="007645FD" w:rsidRPr="00BE609E" w:rsidRDefault="007645FD" w:rsidP="00891265">
      <w:pPr>
        <w:widowControl/>
        <w:numPr>
          <w:ilvl w:val="0"/>
          <w:numId w:val="28"/>
        </w:numPr>
        <w:autoSpaceDE w:val="0"/>
        <w:autoSpaceDN w:val="0"/>
        <w:adjustRightInd w:val="0"/>
        <w:spacing w:after="120"/>
        <w:ind w:left="1587" w:hanging="340"/>
        <w:jc w:val="both"/>
        <w:rPr>
          <w:rFonts w:ascii="Arial" w:hAnsi="Arial" w:cs="Arial"/>
        </w:rPr>
      </w:pPr>
      <w:r w:rsidRPr="00BE609E">
        <w:rPr>
          <w:rFonts w:ascii="Arial" w:hAnsi="Arial" w:cs="Arial"/>
        </w:rPr>
        <w:t>Assaigs fisicoquímics de l’acer. Toleràncies de desalineació i comprovació de dimensiones i toleràncies dels anells d’embocadura. Homologació de soldadures i procediments.</w:t>
      </w:r>
    </w:p>
    <w:p w:rsidR="007645FD" w:rsidRPr="00BE609E" w:rsidRDefault="007645FD" w:rsidP="00891265">
      <w:pPr>
        <w:widowControl/>
        <w:numPr>
          <w:ilvl w:val="0"/>
          <w:numId w:val="28"/>
        </w:numPr>
        <w:autoSpaceDE w:val="0"/>
        <w:autoSpaceDN w:val="0"/>
        <w:adjustRightInd w:val="0"/>
        <w:spacing w:after="120"/>
        <w:ind w:left="1587" w:hanging="340"/>
        <w:jc w:val="both"/>
        <w:rPr>
          <w:rFonts w:ascii="Arial" w:hAnsi="Arial" w:cs="Arial"/>
        </w:rPr>
      </w:pPr>
      <w:r w:rsidRPr="00BE609E">
        <w:rPr>
          <w:rFonts w:ascii="Arial" w:hAnsi="Arial" w:cs="Arial"/>
        </w:rPr>
        <w:t>Assaigs en tres tubs de les soldadures a tracció, del doblatge i de la resistència a tracció d’acer del tub.</w:t>
      </w:r>
    </w:p>
    <w:p w:rsidR="007645FD" w:rsidRPr="00BE609E" w:rsidRDefault="007645FD" w:rsidP="00891265">
      <w:pPr>
        <w:widowControl/>
        <w:numPr>
          <w:ilvl w:val="0"/>
          <w:numId w:val="28"/>
        </w:numPr>
        <w:autoSpaceDE w:val="0"/>
        <w:autoSpaceDN w:val="0"/>
        <w:adjustRightInd w:val="0"/>
        <w:spacing w:after="120"/>
        <w:ind w:left="1587" w:hanging="340"/>
        <w:jc w:val="both"/>
        <w:rPr>
          <w:rFonts w:ascii="Arial" w:hAnsi="Arial" w:cs="Arial"/>
        </w:rPr>
      </w:pPr>
      <w:r w:rsidRPr="00BE609E">
        <w:rPr>
          <w:rFonts w:ascii="Arial" w:hAnsi="Arial" w:cs="Arial"/>
        </w:rPr>
        <w:t xml:space="preserve">Proves hidràuliques en tots els tubs. </w:t>
      </w:r>
    </w:p>
    <w:p w:rsidR="007645FD" w:rsidRPr="00BE609E" w:rsidRDefault="007645FD" w:rsidP="00891265">
      <w:pPr>
        <w:widowControl/>
        <w:numPr>
          <w:ilvl w:val="0"/>
          <w:numId w:val="28"/>
        </w:numPr>
        <w:autoSpaceDE w:val="0"/>
        <w:autoSpaceDN w:val="0"/>
        <w:adjustRightInd w:val="0"/>
        <w:spacing w:after="120"/>
        <w:ind w:left="1587" w:hanging="340"/>
        <w:jc w:val="both"/>
        <w:rPr>
          <w:rFonts w:ascii="Arial" w:hAnsi="Arial" w:cs="Arial"/>
        </w:rPr>
      </w:pPr>
      <w:r w:rsidRPr="00BE609E">
        <w:rPr>
          <w:rFonts w:ascii="Arial" w:hAnsi="Arial" w:cs="Arial"/>
        </w:rPr>
        <w:t xml:space="preserve">Sistema d’execució del recobriment. Comprovació de gruixos i qualitats. </w:t>
      </w:r>
    </w:p>
    <w:p w:rsidR="007645FD" w:rsidRPr="00BE609E" w:rsidRDefault="007645FD" w:rsidP="00891265">
      <w:pPr>
        <w:widowControl/>
        <w:numPr>
          <w:ilvl w:val="0"/>
          <w:numId w:val="28"/>
        </w:numPr>
        <w:autoSpaceDE w:val="0"/>
        <w:autoSpaceDN w:val="0"/>
        <w:adjustRightInd w:val="0"/>
        <w:spacing w:after="120"/>
        <w:ind w:left="1587" w:hanging="340"/>
        <w:jc w:val="both"/>
        <w:rPr>
          <w:rFonts w:ascii="Arial" w:hAnsi="Arial" w:cs="Arial"/>
        </w:rPr>
      </w:pPr>
      <w:r w:rsidRPr="00BE609E">
        <w:rPr>
          <w:rFonts w:ascii="Arial" w:hAnsi="Arial" w:cs="Arial"/>
        </w:rPr>
        <w:t xml:space="preserve">Comprovació de dimensions i toleràncies de tots els tubs acabats. </w:t>
      </w:r>
    </w:p>
    <w:p w:rsidR="007645FD" w:rsidRPr="00BE609E" w:rsidRDefault="007645FD" w:rsidP="00891265">
      <w:pPr>
        <w:widowControl/>
        <w:numPr>
          <w:ilvl w:val="0"/>
          <w:numId w:val="28"/>
        </w:numPr>
        <w:autoSpaceDE w:val="0"/>
        <w:autoSpaceDN w:val="0"/>
        <w:adjustRightInd w:val="0"/>
        <w:spacing w:after="120"/>
        <w:ind w:left="1587" w:hanging="340"/>
        <w:jc w:val="both"/>
        <w:rPr>
          <w:rFonts w:ascii="Arial" w:hAnsi="Arial" w:cs="Arial"/>
        </w:rPr>
      </w:pPr>
      <w:r w:rsidRPr="00BE609E">
        <w:rPr>
          <w:rFonts w:ascii="Arial" w:hAnsi="Arial" w:cs="Arial"/>
        </w:rPr>
        <w:t>Proves d’embocadura en tots els tubs i entre ells i peces.</w:t>
      </w:r>
    </w:p>
    <w:p w:rsidR="007645FD" w:rsidRPr="00BE609E" w:rsidRDefault="007645FD" w:rsidP="007645FD">
      <w:pPr>
        <w:widowControl/>
        <w:numPr>
          <w:ilvl w:val="0"/>
          <w:numId w:val="28"/>
        </w:numPr>
        <w:autoSpaceDE w:val="0"/>
        <w:autoSpaceDN w:val="0"/>
        <w:adjustRightInd w:val="0"/>
        <w:jc w:val="both"/>
        <w:rPr>
          <w:rFonts w:ascii="Arial" w:hAnsi="Arial" w:cs="Arial"/>
        </w:rPr>
      </w:pPr>
      <w:r w:rsidRPr="00BE609E">
        <w:rPr>
          <w:rFonts w:ascii="Arial" w:hAnsi="Arial" w:cs="Arial"/>
        </w:rPr>
        <w:t>Aprovació del sistema d’apuntalament de tubs i peces.</w:t>
      </w:r>
    </w:p>
    <w:p w:rsidR="007645FD" w:rsidRPr="00BE609E" w:rsidRDefault="007645FD" w:rsidP="007645FD">
      <w:pPr>
        <w:widowControl/>
        <w:ind w:left="1247"/>
        <w:jc w:val="both"/>
        <w:rPr>
          <w:rFonts w:ascii="Arial" w:hAnsi="Arial" w:cs="Arial"/>
        </w:rPr>
      </w:pPr>
    </w:p>
    <w:p w:rsidR="007645FD" w:rsidRPr="00BE609E" w:rsidRDefault="007645FD" w:rsidP="007645FD">
      <w:pPr>
        <w:widowControl/>
        <w:spacing w:after="120"/>
        <w:ind w:left="1247"/>
        <w:jc w:val="both"/>
        <w:rPr>
          <w:rFonts w:ascii="Arial" w:hAnsi="Arial" w:cs="Arial"/>
        </w:rPr>
      </w:pPr>
      <w:r w:rsidRPr="00BE609E">
        <w:rPr>
          <w:rFonts w:ascii="Arial" w:hAnsi="Arial" w:cs="Arial"/>
        </w:rPr>
        <w:t>Es procedirà a l’homologació si tots els resultats, de tots els assaigs són correctes, dins de les toleràncies establertes, o si havent algun d’incorrecte la fàbrica presenta justificacions que el CAT consideri acceptables.</w:t>
      </w:r>
    </w:p>
    <w:p w:rsidR="007645FD" w:rsidRPr="00BE609E" w:rsidRDefault="007645FD" w:rsidP="007645FD">
      <w:pPr>
        <w:widowControl/>
        <w:ind w:left="1247"/>
        <w:jc w:val="both"/>
        <w:rPr>
          <w:rFonts w:ascii="Arial" w:hAnsi="Arial" w:cs="Arial"/>
        </w:rPr>
      </w:pPr>
      <w:r w:rsidRPr="00BE609E">
        <w:rPr>
          <w:rFonts w:ascii="Arial" w:hAnsi="Arial" w:cs="Arial"/>
        </w:rPr>
        <w:t xml:space="preserve">L’homologació podrà ser total o limitada als diàmetres en els quals s’hagin obtingut resultats correctes. </w:t>
      </w:r>
    </w:p>
    <w:p w:rsidR="007645FD" w:rsidRPr="00BE609E" w:rsidRDefault="007645FD" w:rsidP="007645FD">
      <w:pPr>
        <w:widowControl/>
        <w:ind w:left="907"/>
        <w:jc w:val="both"/>
        <w:rPr>
          <w:rFonts w:ascii="Arial" w:hAnsi="Arial" w:cs="Arial"/>
        </w:rPr>
      </w:pPr>
    </w:p>
    <w:p w:rsidR="007645FD" w:rsidRPr="00BE609E" w:rsidRDefault="007645FD" w:rsidP="007645FD">
      <w:pPr>
        <w:widowControl/>
        <w:numPr>
          <w:ilvl w:val="0"/>
          <w:numId w:val="27"/>
        </w:numPr>
        <w:autoSpaceDE w:val="0"/>
        <w:autoSpaceDN w:val="0"/>
        <w:adjustRightInd w:val="0"/>
        <w:spacing w:after="120"/>
        <w:jc w:val="both"/>
        <w:rPr>
          <w:rFonts w:ascii="Arial" w:hAnsi="Arial" w:cs="Arial"/>
        </w:rPr>
      </w:pPr>
      <w:r w:rsidRPr="00BE609E">
        <w:rPr>
          <w:rFonts w:ascii="Arial" w:hAnsi="Arial" w:cs="Arial"/>
          <w:b/>
          <w:bCs/>
        </w:rPr>
        <w:t>Peces</w:t>
      </w:r>
      <w:r w:rsidRPr="00BE609E">
        <w:rPr>
          <w:rFonts w:ascii="Arial" w:hAnsi="Arial" w:cs="Arial"/>
        </w:rPr>
        <w:t xml:space="preserve">. El lot per a les proves d’homologació estarà  format per almenys una peça de cada diàmetre a subministrar, amb un mínim de quatre.  En cas d’existir hauran d’incloure’s en el lot les juntes mecàniques equipades corresponents. S’efectuaran els controls i assaigs següents: </w:t>
      </w:r>
    </w:p>
    <w:p w:rsidR="007645FD" w:rsidRPr="00BE609E" w:rsidRDefault="007645FD" w:rsidP="00891265">
      <w:pPr>
        <w:widowControl/>
        <w:numPr>
          <w:ilvl w:val="0"/>
          <w:numId w:val="33"/>
        </w:numPr>
        <w:autoSpaceDE w:val="0"/>
        <w:autoSpaceDN w:val="0"/>
        <w:adjustRightInd w:val="0"/>
        <w:spacing w:after="120"/>
        <w:ind w:left="1587" w:hanging="340"/>
        <w:jc w:val="both"/>
        <w:rPr>
          <w:rFonts w:ascii="Arial" w:hAnsi="Arial" w:cs="Arial"/>
        </w:rPr>
      </w:pPr>
      <w:r w:rsidRPr="00BE609E">
        <w:rPr>
          <w:rFonts w:ascii="Arial" w:hAnsi="Arial" w:cs="Arial"/>
        </w:rPr>
        <w:t xml:space="preserve">Camises de xapa. Assaigs fisicoquímics de la colada d’acer. Toleràncies de </w:t>
      </w:r>
      <w:r w:rsidR="00D759B2" w:rsidRPr="00BE609E">
        <w:rPr>
          <w:rFonts w:ascii="Arial" w:hAnsi="Arial" w:cs="Arial"/>
        </w:rPr>
        <w:t>desalineació</w:t>
      </w:r>
      <w:r w:rsidRPr="00BE609E">
        <w:rPr>
          <w:rFonts w:ascii="Arial" w:hAnsi="Arial" w:cs="Arial"/>
        </w:rPr>
        <w:t xml:space="preserve"> i comprovació de dimensions i toleràncies de la peça i dels anells d’embocadura. Assaigs de les soldadures mitjançant líquids penetrants en peces corbes, i prova hidràulica en peces corbes i prova hidràulica en peces rectes.</w:t>
      </w:r>
    </w:p>
    <w:p w:rsidR="007645FD" w:rsidRPr="00BE609E" w:rsidRDefault="007645FD" w:rsidP="007645FD">
      <w:pPr>
        <w:widowControl/>
        <w:numPr>
          <w:ilvl w:val="0"/>
          <w:numId w:val="33"/>
        </w:numPr>
        <w:autoSpaceDE w:val="0"/>
        <w:autoSpaceDN w:val="0"/>
        <w:adjustRightInd w:val="0"/>
        <w:jc w:val="both"/>
        <w:rPr>
          <w:rFonts w:ascii="Arial" w:hAnsi="Arial" w:cs="Arial"/>
        </w:rPr>
      </w:pPr>
      <w:r w:rsidRPr="00BE609E">
        <w:rPr>
          <w:rFonts w:ascii="Arial" w:hAnsi="Arial" w:cs="Arial"/>
        </w:rPr>
        <w:t>Proves d’embocadura amb tubs de totes les peces.</w:t>
      </w:r>
    </w:p>
    <w:p w:rsidR="007645FD" w:rsidRPr="00BE609E" w:rsidRDefault="007645FD" w:rsidP="007645FD">
      <w:pPr>
        <w:widowControl/>
        <w:ind w:left="1247"/>
        <w:jc w:val="both"/>
        <w:rPr>
          <w:rFonts w:ascii="Arial" w:hAnsi="Arial" w:cs="Arial"/>
        </w:rPr>
      </w:pPr>
    </w:p>
    <w:p w:rsidR="007645FD" w:rsidRPr="00BE609E" w:rsidRDefault="007645FD" w:rsidP="007645FD">
      <w:pPr>
        <w:widowControl/>
        <w:spacing w:after="120"/>
        <w:ind w:left="1247"/>
        <w:jc w:val="both"/>
        <w:rPr>
          <w:rFonts w:ascii="Arial" w:hAnsi="Arial" w:cs="Arial"/>
        </w:rPr>
      </w:pPr>
      <w:r w:rsidRPr="00BE609E">
        <w:rPr>
          <w:rFonts w:ascii="Arial" w:hAnsi="Arial" w:cs="Arial"/>
        </w:rPr>
        <w:t>Es procedirà a l’homologació si tots els resultats, de tots els assaigs són correctes, dins de les toleràncies establertes, o si havent algun d’incorrecte la fàbrica presenta justificacions que el CAT consideri acceptables.</w:t>
      </w:r>
    </w:p>
    <w:p w:rsidR="007645FD" w:rsidRPr="00BE609E" w:rsidRDefault="007645FD" w:rsidP="007645FD">
      <w:pPr>
        <w:widowControl/>
        <w:ind w:left="1247"/>
        <w:jc w:val="both"/>
        <w:rPr>
          <w:rFonts w:ascii="Arial" w:hAnsi="Arial" w:cs="Arial"/>
        </w:rPr>
      </w:pPr>
      <w:r w:rsidRPr="00BE609E">
        <w:rPr>
          <w:rFonts w:ascii="Arial" w:hAnsi="Arial" w:cs="Arial"/>
        </w:rPr>
        <w:t>L’homologació podrà ser total o limitada als diàmetres o tipus de peces en els quals s’hagin obtingut resultats correctes.</w:t>
      </w:r>
    </w:p>
    <w:p w:rsidR="007645FD" w:rsidRPr="00BE609E" w:rsidRDefault="007645FD" w:rsidP="007645FD">
      <w:pPr>
        <w:widowControl/>
        <w:ind w:left="907"/>
        <w:jc w:val="both"/>
        <w:rPr>
          <w:rFonts w:ascii="Arial" w:hAnsi="Arial" w:cs="Arial"/>
        </w:rPr>
      </w:pPr>
    </w:p>
    <w:p w:rsidR="007645FD" w:rsidRPr="00BE609E" w:rsidRDefault="007645FD" w:rsidP="007645FD">
      <w:pPr>
        <w:widowControl/>
        <w:numPr>
          <w:ilvl w:val="0"/>
          <w:numId w:val="27"/>
        </w:numPr>
        <w:autoSpaceDE w:val="0"/>
        <w:autoSpaceDN w:val="0"/>
        <w:adjustRightInd w:val="0"/>
        <w:spacing w:after="120"/>
        <w:jc w:val="both"/>
        <w:rPr>
          <w:rFonts w:ascii="Arial" w:hAnsi="Arial" w:cs="Arial"/>
        </w:rPr>
      </w:pPr>
      <w:r w:rsidRPr="00BE609E">
        <w:rPr>
          <w:rFonts w:ascii="Arial" w:hAnsi="Arial" w:cs="Arial"/>
          <w:b/>
          <w:bCs/>
        </w:rPr>
        <w:lastRenderedPageBreak/>
        <w:t>Gomes</w:t>
      </w:r>
      <w:r w:rsidRPr="00BE609E">
        <w:rPr>
          <w:rFonts w:ascii="Arial" w:hAnsi="Arial" w:cs="Arial"/>
        </w:rPr>
        <w:t>. El lot per a les proves d’homologació estarà format per almenys dues unitats de cada diàmetre a subministrar, amb un mínim de deu. S’efectuaran els assaigs següents:</w:t>
      </w:r>
    </w:p>
    <w:p w:rsidR="007645FD" w:rsidRPr="00BE609E" w:rsidRDefault="007645FD" w:rsidP="00891265">
      <w:pPr>
        <w:widowControl/>
        <w:numPr>
          <w:ilvl w:val="0"/>
          <w:numId w:val="29"/>
        </w:numPr>
        <w:autoSpaceDE w:val="0"/>
        <w:autoSpaceDN w:val="0"/>
        <w:adjustRightInd w:val="0"/>
        <w:spacing w:after="120"/>
        <w:ind w:left="1587" w:hanging="340"/>
        <w:jc w:val="both"/>
        <w:rPr>
          <w:rFonts w:ascii="Arial" w:hAnsi="Arial" w:cs="Arial"/>
        </w:rPr>
      </w:pPr>
      <w:r w:rsidRPr="00BE609E">
        <w:rPr>
          <w:rFonts w:ascii="Arial" w:hAnsi="Arial" w:cs="Arial"/>
        </w:rPr>
        <w:t xml:space="preserve">Examen visual comprovant  que no hi ha defectes de cap tipus. </w:t>
      </w:r>
    </w:p>
    <w:p w:rsidR="007645FD" w:rsidRPr="00BE609E" w:rsidRDefault="007645FD" w:rsidP="00891265">
      <w:pPr>
        <w:widowControl/>
        <w:numPr>
          <w:ilvl w:val="0"/>
          <w:numId w:val="29"/>
        </w:numPr>
        <w:autoSpaceDE w:val="0"/>
        <w:autoSpaceDN w:val="0"/>
        <w:adjustRightInd w:val="0"/>
        <w:spacing w:after="120"/>
        <w:ind w:left="1587" w:hanging="340"/>
        <w:jc w:val="both"/>
        <w:rPr>
          <w:rFonts w:ascii="Arial" w:hAnsi="Arial" w:cs="Arial"/>
        </w:rPr>
      </w:pPr>
      <w:r w:rsidRPr="00BE609E">
        <w:rPr>
          <w:rFonts w:ascii="Arial" w:hAnsi="Arial" w:cs="Arial"/>
        </w:rPr>
        <w:t>Comprovació de les dimensions en, almenys, una junta de cada diàmetre.</w:t>
      </w:r>
    </w:p>
    <w:p w:rsidR="007645FD" w:rsidRPr="00BE609E" w:rsidRDefault="007645FD" w:rsidP="00891265">
      <w:pPr>
        <w:widowControl/>
        <w:numPr>
          <w:ilvl w:val="0"/>
          <w:numId w:val="29"/>
        </w:numPr>
        <w:autoSpaceDE w:val="0"/>
        <w:autoSpaceDN w:val="0"/>
        <w:adjustRightInd w:val="0"/>
        <w:spacing w:after="120"/>
        <w:ind w:left="1587" w:hanging="340"/>
        <w:jc w:val="both"/>
        <w:rPr>
          <w:rFonts w:ascii="Arial" w:hAnsi="Arial" w:cs="Arial"/>
        </w:rPr>
      </w:pPr>
      <w:r w:rsidRPr="00BE609E">
        <w:rPr>
          <w:rFonts w:ascii="Arial" w:hAnsi="Arial" w:cs="Arial"/>
        </w:rPr>
        <w:t xml:space="preserve">Tall longitudinal en tres juntes de diferents diàmetres, comprovant que no presentin porositats, materials estranys ni defectes de cap tipus. </w:t>
      </w:r>
    </w:p>
    <w:p w:rsidR="007645FD" w:rsidRPr="00BE609E" w:rsidRDefault="007645FD" w:rsidP="00891265">
      <w:pPr>
        <w:widowControl/>
        <w:numPr>
          <w:ilvl w:val="0"/>
          <w:numId w:val="29"/>
        </w:numPr>
        <w:autoSpaceDE w:val="0"/>
        <w:autoSpaceDN w:val="0"/>
        <w:adjustRightInd w:val="0"/>
        <w:spacing w:after="120"/>
        <w:ind w:left="1587" w:hanging="340"/>
        <w:jc w:val="both"/>
        <w:rPr>
          <w:rFonts w:ascii="Arial" w:hAnsi="Arial" w:cs="Arial"/>
        </w:rPr>
      </w:pPr>
      <w:r w:rsidRPr="00BE609E">
        <w:rPr>
          <w:rFonts w:ascii="Arial" w:hAnsi="Arial" w:cs="Arial"/>
        </w:rPr>
        <w:t>Duresa en tres juntes de diferents diàmetres.</w:t>
      </w:r>
    </w:p>
    <w:p w:rsidR="007645FD" w:rsidRPr="00BE609E" w:rsidRDefault="007645FD" w:rsidP="00891265">
      <w:pPr>
        <w:widowControl/>
        <w:numPr>
          <w:ilvl w:val="0"/>
          <w:numId w:val="29"/>
        </w:numPr>
        <w:autoSpaceDE w:val="0"/>
        <w:autoSpaceDN w:val="0"/>
        <w:adjustRightInd w:val="0"/>
        <w:spacing w:after="120"/>
        <w:ind w:left="1587" w:hanging="340"/>
        <w:jc w:val="both"/>
        <w:rPr>
          <w:rFonts w:ascii="Arial" w:hAnsi="Arial" w:cs="Arial"/>
        </w:rPr>
      </w:pPr>
      <w:r w:rsidRPr="00BE609E">
        <w:rPr>
          <w:rFonts w:ascii="Arial" w:hAnsi="Arial" w:cs="Arial"/>
        </w:rPr>
        <w:t>Ruptura a tracció i allargament en ruptura en tres juntes de diferents diàmetres.</w:t>
      </w:r>
    </w:p>
    <w:p w:rsidR="007645FD" w:rsidRPr="00BE609E" w:rsidRDefault="007645FD" w:rsidP="00891265">
      <w:pPr>
        <w:widowControl/>
        <w:numPr>
          <w:ilvl w:val="0"/>
          <w:numId w:val="29"/>
        </w:numPr>
        <w:autoSpaceDE w:val="0"/>
        <w:autoSpaceDN w:val="0"/>
        <w:adjustRightInd w:val="0"/>
        <w:spacing w:after="120"/>
        <w:ind w:left="1587" w:hanging="340"/>
        <w:jc w:val="both"/>
        <w:rPr>
          <w:rFonts w:ascii="Arial" w:hAnsi="Arial" w:cs="Arial"/>
        </w:rPr>
      </w:pPr>
      <w:r w:rsidRPr="00BE609E">
        <w:rPr>
          <w:rFonts w:ascii="Arial" w:hAnsi="Arial" w:cs="Arial"/>
        </w:rPr>
        <w:t>Envelliment accelerat en tres juntes de diferent diàmetre.</w:t>
      </w:r>
    </w:p>
    <w:p w:rsidR="007645FD" w:rsidRPr="00BE609E" w:rsidRDefault="007645FD" w:rsidP="00891265">
      <w:pPr>
        <w:widowControl/>
        <w:numPr>
          <w:ilvl w:val="0"/>
          <w:numId w:val="29"/>
        </w:numPr>
        <w:autoSpaceDE w:val="0"/>
        <w:autoSpaceDN w:val="0"/>
        <w:adjustRightInd w:val="0"/>
        <w:spacing w:after="120"/>
        <w:ind w:left="1587" w:hanging="340"/>
        <w:jc w:val="both"/>
        <w:rPr>
          <w:rFonts w:ascii="Arial" w:hAnsi="Arial" w:cs="Arial"/>
        </w:rPr>
      </w:pPr>
      <w:r w:rsidRPr="00BE609E">
        <w:rPr>
          <w:rFonts w:ascii="Arial" w:hAnsi="Arial" w:cs="Arial"/>
        </w:rPr>
        <w:t>Compressió set en tres juntes de diferents diàmetres.</w:t>
      </w:r>
    </w:p>
    <w:p w:rsidR="007645FD" w:rsidRPr="00BE609E" w:rsidRDefault="007645FD" w:rsidP="007645FD">
      <w:pPr>
        <w:widowControl/>
        <w:numPr>
          <w:ilvl w:val="0"/>
          <w:numId w:val="29"/>
        </w:numPr>
        <w:autoSpaceDE w:val="0"/>
        <w:autoSpaceDN w:val="0"/>
        <w:adjustRightInd w:val="0"/>
        <w:jc w:val="both"/>
        <w:rPr>
          <w:rFonts w:ascii="Arial" w:hAnsi="Arial" w:cs="Arial"/>
        </w:rPr>
      </w:pPr>
      <w:r w:rsidRPr="00BE609E">
        <w:rPr>
          <w:rFonts w:ascii="Arial" w:hAnsi="Arial" w:cs="Arial"/>
        </w:rPr>
        <w:t>Resistència a l’ozó en tres juntes de diferents diàmetres.</w:t>
      </w:r>
    </w:p>
    <w:p w:rsidR="007645FD" w:rsidRPr="00BE609E" w:rsidRDefault="007645FD" w:rsidP="007645FD">
      <w:pPr>
        <w:widowControl/>
        <w:ind w:left="1247"/>
        <w:jc w:val="both"/>
        <w:rPr>
          <w:rFonts w:ascii="Arial" w:hAnsi="Arial" w:cs="Arial"/>
        </w:rPr>
      </w:pPr>
    </w:p>
    <w:p w:rsidR="007645FD" w:rsidRPr="00BE609E" w:rsidRDefault="007645FD" w:rsidP="007645FD">
      <w:pPr>
        <w:widowControl/>
        <w:spacing w:after="120"/>
        <w:ind w:left="1247"/>
        <w:jc w:val="both"/>
        <w:rPr>
          <w:rFonts w:ascii="Arial" w:hAnsi="Arial" w:cs="Arial"/>
        </w:rPr>
      </w:pPr>
      <w:r w:rsidRPr="00BE609E">
        <w:rPr>
          <w:rFonts w:ascii="Arial" w:hAnsi="Arial" w:cs="Arial"/>
        </w:rPr>
        <w:t xml:space="preserve">Per als assaigs d) a h) s’elegiran gomes de diàmetres grans, petits i mitjans, a l’objecte que es pugui comprovar la qualitat de fabricació en tota la gamma de mides. </w:t>
      </w:r>
    </w:p>
    <w:p w:rsidR="007645FD" w:rsidRPr="00BE609E" w:rsidRDefault="007645FD" w:rsidP="007645FD">
      <w:pPr>
        <w:widowControl/>
        <w:spacing w:after="120"/>
        <w:ind w:left="1247"/>
        <w:jc w:val="both"/>
        <w:rPr>
          <w:rFonts w:ascii="Arial" w:hAnsi="Arial" w:cs="Arial"/>
        </w:rPr>
      </w:pPr>
      <w:r w:rsidRPr="00BE609E">
        <w:rPr>
          <w:rFonts w:ascii="Arial" w:hAnsi="Arial" w:cs="Arial"/>
        </w:rPr>
        <w:t>En cas que el subministrament inclogui juntes de dos dureses els assaigs d) i e) es realitzaran en cada una de les dues parts en cada diàmetre.</w:t>
      </w:r>
    </w:p>
    <w:p w:rsidR="007645FD" w:rsidRPr="00BE609E" w:rsidRDefault="007645FD" w:rsidP="007645FD">
      <w:pPr>
        <w:widowControl/>
        <w:ind w:left="1247"/>
        <w:jc w:val="both"/>
        <w:rPr>
          <w:rFonts w:ascii="Arial" w:hAnsi="Arial" w:cs="Arial"/>
        </w:rPr>
      </w:pPr>
      <w:r w:rsidRPr="00BE609E">
        <w:rPr>
          <w:rFonts w:ascii="Arial" w:hAnsi="Arial" w:cs="Arial"/>
        </w:rPr>
        <w:t>Es procedirà a l’homologació si tots els resultats, de tots els assaigs són correctes, dins de les toleràncies establertes, o si havent algun d’incorrecte la fàbrica presenta justificacions que el CAT consideri acceptables. L’homologació podrà ser total o limitada als diàmetres en els quals s’hagin obtingut resultats correctes.</w:t>
      </w:r>
    </w:p>
    <w:p w:rsidR="007645FD" w:rsidRPr="00BE609E" w:rsidRDefault="007645FD" w:rsidP="007645FD">
      <w:pPr>
        <w:widowControl/>
        <w:ind w:left="567"/>
        <w:jc w:val="both"/>
        <w:rPr>
          <w:rFonts w:ascii="Arial" w:hAnsi="Arial" w:cs="Arial"/>
        </w:rPr>
      </w:pPr>
    </w:p>
    <w:p w:rsidR="007645FD" w:rsidRPr="00BE609E" w:rsidRDefault="007645FD" w:rsidP="007645FD">
      <w:pPr>
        <w:keepNext/>
        <w:widowControl/>
        <w:numPr>
          <w:ilvl w:val="0"/>
          <w:numId w:val="23"/>
        </w:numPr>
        <w:autoSpaceDE w:val="0"/>
        <w:autoSpaceDN w:val="0"/>
        <w:adjustRightInd w:val="0"/>
        <w:spacing w:line="480" w:lineRule="auto"/>
        <w:jc w:val="both"/>
        <w:rPr>
          <w:rFonts w:ascii="Arial" w:hAnsi="Arial" w:cs="Arial"/>
          <w:b/>
          <w:bCs/>
          <w:u w:val="single"/>
        </w:rPr>
      </w:pPr>
      <w:r w:rsidRPr="00BE609E">
        <w:rPr>
          <w:rFonts w:ascii="Arial" w:hAnsi="Arial" w:cs="Arial"/>
          <w:b/>
          <w:bCs/>
          <w:u w:val="single"/>
        </w:rPr>
        <w:t>RECEPCIÓ DE LOTS</w:t>
      </w:r>
    </w:p>
    <w:p w:rsidR="007645FD" w:rsidRPr="00BE609E" w:rsidRDefault="007645FD" w:rsidP="007645FD">
      <w:pPr>
        <w:widowControl/>
        <w:numPr>
          <w:ilvl w:val="0"/>
          <w:numId w:val="48"/>
        </w:numPr>
        <w:autoSpaceDE w:val="0"/>
        <w:autoSpaceDN w:val="0"/>
        <w:adjustRightInd w:val="0"/>
        <w:spacing w:after="120"/>
        <w:jc w:val="both"/>
        <w:rPr>
          <w:rFonts w:ascii="Arial" w:hAnsi="Arial" w:cs="Arial"/>
        </w:rPr>
      </w:pPr>
      <w:r w:rsidRPr="00BE609E">
        <w:rPr>
          <w:rFonts w:ascii="Arial" w:hAnsi="Arial" w:cs="Arial"/>
          <w:b/>
          <w:bCs/>
        </w:rPr>
        <w:t>Tubs.</w:t>
      </w:r>
      <w:r w:rsidRPr="00BE609E">
        <w:rPr>
          <w:rFonts w:ascii="Arial" w:hAnsi="Arial" w:cs="Arial"/>
        </w:rPr>
        <w:t xml:space="preserve"> El lot estarà format per un màxim de 100 tubs que hauran de tenir alguna identificació que faciliti el control. S’assajarà i comprovarà:</w:t>
      </w:r>
    </w:p>
    <w:p w:rsidR="007645FD" w:rsidRPr="00BE609E" w:rsidRDefault="007645FD" w:rsidP="00891265">
      <w:pPr>
        <w:widowControl/>
        <w:numPr>
          <w:ilvl w:val="0"/>
          <w:numId w:val="30"/>
        </w:numPr>
        <w:autoSpaceDE w:val="0"/>
        <w:autoSpaceDN w:val="0"/>
        <w:adjustRightInd w:val="0"/>
        <w:spacing w:after="120"/>
        <w:ind w:left="1587" w:hanging="340"/>
        <w:jc w:val="both"/>
        <w:rPr>
          <w:rFonts w:ascii="Arial" w:hAnsi="Arial" w:cs="Arial"/>
        </w:rPr>
      </w:pPr>
      <w:r w:rsidRPr="00BE609E">
        <w:rPr>
          <w:rFonts w:ascii="Arial" w:hAnsi="Arial" w:cs="Arial"/>
        </w:rPr>
        <w:t>Dimensions i toleràncies en almenys dos tubs. Estat dels folres i recobriment.</w:t>
      </w:r>
    </w:p>
    <w:p w:rsidR="007645FD" w:rsidRPr="00BE609E" w:rsidRDefault="007645FD" w:rsidP="007645FD">
      <w:pPr>
        <w:widowControl/>
        <w:numPr>
          <w:ilvl w:val="0"/>
          <w:numId w:val="30"/>
        </w:numPr>
        <w:autoSpaceDE w:val="0"/>
        <w:autoSpaceDN w:val="0"/>
        <w:adjustRightInd w:val="0"/>
        <w:jc w:val="both"/>
        <w:rPr>
          <w:rFonts w:ascii="Arial" w:hAnsi="Arial" w:cs="Arial"/>
        </w:rPr>
      </w:pPr>
      <w:r w:rsidRPr="00BE609E">
        <w:rPr>
          <w:rFonts w:ascii="Arial" w:hAnsi="Arial" w:cs="Arial"/>
        </w:rPr>
        <w:t xml:space="preserve">Assaigs a tracció de soldadures i de doblatge en almenys un tub. </w:t>
      </w:r>
    </w:p>
    <w:p w:rsidR="007645FD" w:rsidRPr="00BE609E" w:rsidRDefault="007645FD" w:rsidP="007645FD">
      <w:pPr>
        <w:widowControl/>
        <w:ind w:left="1247"/>
        <w:jc w:val="both"/>
        <w:rPr>
          <w:rFonts w:ascii="Arial" w:hAnsi="Arial" w:cs="Arial"/>
        </w:rPr>
      </w:pPr>
    </w:p>
    <w:p w:rsidR="007645FD" w:rsidRPr="00BE609E" w:rsidRDefault="007645FD" w:rsidP="007645FD">
      <w:pPr>
        <w:widowControl/>
        <w:spacing w:after="120"/>
        <w:ind w:left="1247"/>
        <w:jc w:val="both"/>
        <w:rPr>
          <w:rFonts w:ascii="Arial" w:hAnsi="Arial" w:cs="Arial"/>
        </w:rPr>
      </w:pPr>
      <w:r w:rsidRPr="00BE609E">
        <w:rPr>
          <w:rFonts w:ascii="Arial" w:hAnsi="Arial" w:cs="Arial"/>
        </w:rPr>
        <w:t>Si el resultat de la prova b) no és correcte, es prendran dues mostres més del mateix lot. L’errada en qualsevol de les dues mostres addicionals implicarà el rebuig del lot sencer, o a opció del contractista, s’assajaran un a un tots els tubs, acceptant-se els que compleixin els assaigs correctament.</w:t>
      </w:r>
    </w:p>
    <w:p w:rsidR="007645FD" w:rsidRPr="00BE609E" w:rsidRDefault="007645FD" w:rsidP="007645FD">
      <w:pPr>
        <w:widowControl/>
        <w:ind w:left="1247"/>
        <w:jc w:val="both"/>
        <w:rPr>
          <w:rFonts w:ascii="Arial" w:hAnsi="Arial" w:cs="Arial"/>
        </w:rPr>
      </w:pPr>
      <w:r w:rsidRPr="00BE609E">
        <w:rPr>
          <w:rFonts w:ascii="Arial" w:hAnsi="Arial" w:cs="Arial"/>
        </w:rPr>
        <w:t>Atès el caràcter de mostreig limitat del control, la recepció està condicionada a què els tubs i peces es puguin col·locar sense dificultat i que les proves en rasa no posin de manifest defectes de fabricació.</w:t>
      </w:r>
    </w:p>
    <w:p w:rsidR="007645FD" w:rsidRPr="00BE609E" w:rsidRDefault="007645FD" w:rsidP="007645FD">
      <w:pPr>
        <w:widowControl/>
        <w:ind w:left="907"/>
        <w:jc w:val="both"/>
        <w:rPr>
          <w:rFonts w:ascii="Arial" w:hAnsi="Arial" w:cs="Arial"/>
        </w:rPr>
      </w:pPr>
    </w:p>
    <w:p w:rsidR="007645FD" w:rsidRPr="00BE609E" w:rsidRDefault="007645FD" w:rsidP="007645FD">
      <w:pPr>
        <w:widowControl/>
        <w:numPr>
          <w:ilvl w:val="0"/>
          <w:numId w:val="48"/>
        </w:numPr>
        <w:autoSpaceDE w:val="0"/>
        <w:autoSpaceDN w:val="0"/>
        <w:adjustRightInd w:val="0"/>
        <w:spacing w:after="120"/>
        <w:jc w:val="both"/>
        <w:rPr>
          <w:rFonts w:ascii="Arial" w:hAnsi="Arial" w:cs="Arial"/>
        </w:rPr>
      </w:pPr>
      <w:r w:rsidRPr="00BE609E">
        <w:rPr>
          <w:rFonts w:ascii="Arial" w:hAnsi="Arial" w:cs="Arial"/>
          <w:b/>
          <w:bCs/>
        </w:rPr>
        <w:t>Peces</w:t>
      </w:r>
      <w:r w:rsidRPr="00BE609E">
        <w:rPr>
          <w:rFonts w:ascii="Arial" w:hAnsi="Arial" w:cs="Arial"/>
        </w:rPr>
        <w:t xml:space="preserve">. El lot estarà format per un màxim de 10 peces, que hauran de tenir alguna identificació que faciliti el control. S’assajarà i comprovarà: </w:t>
      </w:r>
    </w:p>
    <w:p w:rsidR="007645FD" w:rsidRPr="00BE609E" w:rsidRDefault="007645FD" w:rsidP="00891265">
      <w:pPr>
        <w:widowControl/>
        <w:numPr>
          <w:ilvl w:val="0"/>
          <w:numId w:val="31"/>
        </w:numPr>
        <w:autoSpaceDE w:val="0"/>
        <w:autoSpaceDN w:val="0"/>
        <w:adjustRightInd w:val="0"/>
        <w:spacing w:after="120"/>
        <w:ind w:left="1587" w:hanging="340"/>
        <w:jc w:val="both"/>
        <w:rPr>
          <w:rFonts w:ascii="Arial" w:hAnsi="Arial" w:cs="Arial"/>
        </w:rPr>
      </w:pPr>
      <w:r w:rsidRPr="00BE609E">
        <w:rPr>
          <w:rFonts w:ascii="Arial" w:hAnsi="Arial" w:cs="Arial"/>
        </w:rPr>
        <w:t>Dimensions i toleràncies en almenys dues peces. Estat dels folres i recobriment.</w:t>
      </w:r>
    </w:p>
    <w:p w:rsidR="007645FD" w:rsidRPr="00BE609E" w:rsidRDefault="007645FD" w:rsidP="00891265">
      <w:pPr>
        <w:widowControl/>
        <w:numPr>
          <w:ilvl w:val="0"/>
          <w:numId w:val="31"/>
        </w:numPr>
        <w:autoSpaceDE w:val="0"/>
        <w:autoSpaceDN w:val="0"/>
        <w:adjustRightInd w:val="0"/>
        <w:spacing w:after="120"/>
        <w:ind w:left="1587" w:hanging="340"/>
        <w:jc w:val="both"/>
        <w:rPr>
          <w:rFonts w:ascii="Arial" w:hAnsi="Arial" w:cs="Arial"/>
        </w:rPr>
      </w:pPr>
      <w:r w:rsidRPr="00BE609E">
        <w:rPr>
          <w:rFonts w:ascii="Arial" w:hAnsi="Arial" w:cs="Arial"/>
        </w:rPr>
        <w:t>Assaig a tracció de soldadures i doblatge en almenys una peça.</w:t>
      </w:r>
    </w:p>
    <w:p w:rsidR="007645FD" w:rsidRPr="00BE609E" w:rsidRDefault="007645FD" w:rsidP="007645FD">
      <w:pPr>
        <w:widowControl/>
        <w:numPr>
          <w:ilvl w:val="0"/>
          <w:numId w:val="31"/>
        </w:numPr>
        <w:autoSpaceDE w:val="0"/>
        <w:autoSpaceDN w:val="0"/>
        <w:adjustRightInd w:val="0"/>
        <w:jc w:val="both"/>
        <w:rPr>
          <w:rFonts w:ascii="Arial" w:hAnsi="Arial" w:cs="Arial"/>
        </w:rPr>
      </w:pPr>
      <w:r w:rsidRPr="00BE609E">
        <w:rPr>
          <w:rFonts w:ascii="Arial" w:hAnsi="Arial" w:cs="Arial"/>
        </w:rPr>
        <w:t xml:space="preserve">Prova d’embocadura en almenys dues peces. </w:t>
      </w:r>
    </w:p>
    <w:p w:rsidR="007645FD" w:rsidRPr="00BE609E" w:rsidRDefault="007645FD" w:rsidP="007645FD">
      <w:pPr>
        <w:widowControl/>
        <w:ind w:left="1247"/>
        <w:jc w:val="both"/>
        <w:rPr>
          <w:rFonts w:ascii="Arial" w:hAnsi="Arial" w:cs="Arial"/>
        </w:rPr>
      </w:pPr>
    </w:p>
    <w:p w:rsidR="007645FD" w:rsidRPr="00BE609E" w:rsidRDefault="007645FD" w:rsidP="007645FD">
      <w:pPr>
        <w:widowControl/>
        <w:spacing w:after="120"/>
        <w:ind w:left="1247"/>
        <w:jc w:val="both"/>
        <w:rPr>
          <w:rFonts w:ascii="Arial" w:hAnsi="Arial" w:cs="Arial"/>
        </w:rPr>
      </w:pPr>
      <w:r w:rsidRPr="00BE609E">
        <w:rPr>
          <w:rFonts w:ascii="Arial" w:hAnsi="Arial" w:cs="Arial"/>
        </w:rPr>
        <w:t>Si tots els resultats són correctes s’acceptarà el lot.</w:t>
      </w:r>
    </w:p>
    <w:p w:rsidR="007645FD" w:rsidRPr="00BE609E" w:rsidRDefault="007645FD" w:rsidP="007645FD">
      <w:pPr>
        <w:widowControl/>
        <w:spacing w:after="120"/>
        <w:ind w:left="1247"/>
        <w:jc w:val="both"/>
        <w:rPr>
          <w:rFonts w:ascii="Arial" w:hAnsi="Arial" w:cs="Arial"/>
        </w:rPr>
      </w:pPr>
      <w:r w:rsidRPr="00BE609E">
        <w:rPr>
          <w:rFonts w:ascii="Arial" w:hAnsi="Arial" w:cs="Arial"/>
        </w:rPr>
        <w:t>Si algun resultat no és correcte es realitzaran altres dos de similars; en cas que ambdós siguin correctes s’acceptarà el lot, rebutjant-se si un o els dos no ho són.</w:t>
      </w:r>
    </w:p>
    <w:p w:rsidR="007645FD" w:rsidRPr="00BE609E" w:rsidRDefault="007645FD" w:rsidP="007645FD">
      <w:pPr>
        <w:widowControl/>
        <w:spacing w:after="120"/>
        <w:ind w:left="1247"/>
        <w:jc w:val="both"/>
        <w:rPr>
          <w:rFonts w:ascii="Arial" w:hAnsi="Arial" w:cs="Arial"/>
        </w:rPr>
      </w:pPr>
      <w:r w:rsidRPr="00BE609E">
        <w:rPr>
          <w:rFonts w:ascii="Arial" w:hAnsi="Arial" w:cs="Arial"/>
        </w:rPr>
        <w:t xml:space="preserve">Si hi ha més d’un resultat que no sigui correcte, es resoldrà pel CAT quins nous assaigs són necessaris o es plantejarà la recepció sectorial o individualitzada del lot, mitjançant els assaigs i controls que, en cada cas procedeixi. </w:t>
      </w:r>
    </w:p>
    <w:p w:rsidR="007645FD" w:rsidRPr="00BE609E" w:rsidRDefault="007645FD" w:rsidP="007645FD">
      <w:pPr>
        <w:widowControl/>
        <w:ind w:left="1247"/>
        <w:jc w:val="both"/>
        <w:rPr>
          <w:rFonts w:ascii="Arial" w:hAnsi="Arial" w:cs="Arial"/>
        </w:rPr>
      </w:pPr>
      <w:r w:rsidRPr="00BE609E">
        <w:rPr>
          <w:rFonts w:ascii="Arial" w:hAnsi="Arial" w:cs="Arial"/>
        </w:rPr>
        <w:lastRenderedPageBreak/>
        <w:t>Atès el caràcter de mostreig limitat del control, la recepció està condicionada a que les peces es puguin col·locar sense dificultat i que les proves en rasa no posin de manifest defectes de fabricació.</w:t>
      </w:r>
    </w:p>
    <w:p w:rsidR="007645FD" w:rsidRPr="00BE609E" w:rsidRDefault="007645FD" w:rsidP="007645FD">
      <w:pPr>
        <w:widowControl/>
        <w:ind w:left="907"/>
        <w:jc w:val="both"/>
        <w:rPr>
          <w:rFonts w:ascii="Arial" w:hAnsi="Arial" w:cs="Arial"/>
        </w:rPr>
      </w:pPr>
    </w:p>
    <w:p w:rsidR="007645FD" w:rsidRPr="00BE609E" w:rsidRDefault="007645FD" w:rsidP="007645FD">
      <w:pPr>
        <w:widowControl/>
        <w:numPr>
          <w:ilvl w:val="0"/>
          <w:numId w:val="48"/>
        </w:numPr>
        <w:autoSpaceDE w:val="0"/>
        <w:autoSpaceDN w:val="0"/>
        <w:adjustRightInd w:val="0"/>
        <w:spacing w:after="120"/>
        <w:jc w:val="both"/>
        <w:rPr>
          <w:rFonts w:ascii="Arial" w:hAnsi="Arial" w:cs="Arial"/>
        </w:rPr>
      </w:pPr>
      <w:r w:rsidRPr="00BE609E">
        <w:rPr>
          <w:rFonts w:ascii="Arial" w:hAnsi="Arial" w:cs="Arial"/>
          <w:b/>
          <w:bCs/>
        </w:rPr>
        <w:t>Gomes</w:t>
      </w:r>
      <w:r w:rsidRPr="00BE609E">
        <w:rPr>
          <w:rFonts w:ascii="Arial" w:hAnsi="Arial" w:cs="Arial"/>
        </w:rPr>
        <w:t>. El lot estarà format per 100 unitats del mateix diàmetre o a la grossa de  diàmetres pròxims. S’analitzarà:</w:t>
      </w:r>
    </w:p>
    <w:p w:rsidR="007645FD" w:rsidRPr="00BE609E" w:rsidRDefault="007645FD" w:rsidP="00891265">
      <w:pPr>
        <w:widowControl/>
        <w:numPr>
          <w:ilvl w:val="0"/>
          <w:numId w:val="32"/>
        </w:numPr>
        <w:autoSpaceDE w:val="0"/>
        <w:autoSpaceDN w:val="0"/>
        <w:adjustRightInd w:val="0"/>
        <w:spacing w:after="120"/>
        <w:ind w:left="1587" w:hanging="340"/>
        <w:jc w:val="both"/>
        <w:rPr>
          <w:rFonts w:ascii="Arial" w:hAnsi="Arial" w:cs="Arial"/>
        </w:rPr>
      </w:pPr>
      <w:r w:rsidRPr="00BE609E">
        <w:rPr>
          <w:rFonts w:ascii="Arial" w:hAnsi="Arial" w:cs="Arial"/>
        </w:rPr>
        <w:t xml:space="preserve">Comprovació de les dimensions de dues juntes. </w:t>
      </w:r>
    </w:p>
    <w:p w:rsidR="007645FD" w:rsidRPr="00BE609E" w:rsidRDefault="007645FD" w:rsidP="00891265">
      <w:pPr>
        <w:widowControl/>
        <w:numPr>
          <w:ilvl w:val="0"/>
          <w:numId w:val="32"/>
        </w:numPr>
        <w:autoSpaceDE w:val="0"/>
        <w:autoSpaceDN w:val="0"/>
        <w:adjustRightInd w:val="0"/>
        <w:spacing w:after="120"/>
        <w:ind w:left="1587" w:hanging="340"/>
        <w:jc w:val="both"/>
        <w:rPr>
          <w:rFonts w:ascii="Arial" w:hAnsi="Arial" w:cs="Arial"/>
        </w:rPr>
      </w:pPr>
      <w:r w:rsidRPr="00BE609E">
        <w:rPr>
          <w:rFonts w:ascii="Arial" w:hAnsi="Arial" w:cs="Arial"/>
        </w:rPr>
        <w:t>Tall longitudinal de dues juntes, comprovant que no es presentin porositats, materials estranys ni defectes de cap tipus.</w:t>
      </w:r>
    </w:p>
    <w:p w:rsidR="007645FD" w:rsidRPr="00BE609E" w:rsidRDefault="007645FD" w:rsidP="00891265">
      <w:pPr>
        <w:widowControl/>
        <w:numPr>
          <w:ilvl w:val="0"/>
          <w:numId w:val="32"/>
        </w:numPr>
        <w:autoSpaceDE w:val="0"/>
        <w:autoSpaceDN w:val="0"/>
        <w:adjustRightInd w:val="0"/>
        <w:spacing w:after="120"/>
        <w:ind w:left="1587" w:hanging="340"/>
        <w:jc w:val="both"/>
        <w:rPr>
          <w:rFonts w:ascii="Arial" w:hAnsi="Arial" w:cs="Arial"/>
        </w:rPr>
      </w:pPr>
      <w:r w:rsidRPr="00BE609E">
        <w:rPr>
          <w:rFonts w:ascii="Arial" w:hAnsi="Arial" w:cs="Arial"/>
        </w:rPr>
        <w:t>Duresa en dues juntes.</w:t>
      </w:r>
    </w:p>
    <w:p w:rsidR="007645FD" w:rsidRPr="00BE609E" w:rsidRDefault="007645FD" w:rsidP="00891265">
      <w:pPr>
        <w:widowControl/>
        <w:numPr>
          <w:ilvl w:val="0"/>
          <w:numId w:val="32"/>
        </w:numPr>
        <w:autoSpaceDE w:val="0"/>
        <w:autoSpaceDN w:val="0"/>
        <w:adjustRightInd w:val="0"/>
        <w:spacing w:after="120"/>
        <w:ind w:left="1587" w:hanging="340"/>
        <w:jc w:val="both"/>
        <w:rPr>
          <w:rFonts w:ascii="Arial" w:hAnsi="Arial" w:cs="Arial"/>
        </w:rPr>
      </w:pPr>
      <w:r w:rsidRPr="00BE609E">
        <w:rPr>
          <w:rFonts w:ascii="Arial" w:hAnsi="Arial" w:cs="Arial"/>
        </w:rPr>
        <w:t xml:space="preserve">Ruptura a tracció i allargaments en ruptura en dues juntes. </w:t>
      </w:r>
    </w:p>
    <w:p w:rsidR="007645FD" w:rsidRPr="00BE609E" w:rsidRDefault="007645FD" w:rsidP="00891265">
      <w:pPr>
        <w:widowControl/>
        <w:numPr>
          <w:ilvl w:val="0"/>
          <w:numId w:val="32"/>
        </w:numPr>
        <w:autoSpaceDE w:val="0"/>
        <w:autoSpaceDN w:val="0"/>
        <w:adjustRightInd w:val="0"/>
        <w:spacing w:after="120"/>
        <w:ind w:left="1587" w:hanging="340"/>
        <w:jc w:val="both"/>
        <w:rPr>
          <w:rFonts w:ascii="Arial" w:hAnsi="Arial" w:cs="Arial"/>
        </w:rPr>
      </w:pPr>
      <w:r w:rsidRPr="00BE609E">
        <w:rPr>
          <w:rFonts w:ascii="Arial" w:hAnsi="Arial" w:cs="Arial"/>
        </w:rPr>
        <w:t>Envelliment accelerat en dues juntes.</w:t>
      </w:r>
    </w:p>
    <w:p w:rsidR="007645FD" w:rsidRPr="00BE609E" w:rsidRDefault="007645FD" w:rsidP="00891265">
      <w:pPr>
        <w:widowControl/>
        <w:numPr>
          <w:ilvl w:val="0"/>
          <w:numId w:val="32"/>
        </w:numPr>
        <w:autoSpaceDE w:val="0"/>
        <w:autoSpaceDN w:val="0"/>
        <w:adjustRightInd w:val="0"/>
        <w:spacing w:after="120"/>
        <w:ind w:left="1587" w:hanging="340"/>
        <w:jc w:val="both"/>
        <w:rPr>
          <w:rFonts w:ascii="Arial" w:hAnsi="Arial" w:cs="Arial"/>
        </w:rPr>
      </w:pPr>
      <w:r w:rsidRPr="00BE609E">
        <w:rPr>
          <w:rFonts w:ascii="Arial" w:hAnsi="Arial" w:cs="Arial"/>
        </w:rPr>
        <w:t>Compressió set en dues juntes.</w:t>
      </w:r>
    </w:p>
    <w:p w:rsidR="007645FD" w:rsidRPr="00BE609E" w:rsidRDefault="007645FD" w:rsidP="007645FD">
      <w:pPr>
        <w:widowControl/>
        <w:numPr>
          <w:ilvl w:val="0"/>
          <w:numId w:val="32"/>
        </w:numPr>
        <w:autoSpaceDE w:val="0"/>
        <w:autoSpaceDN w:val="0"/>
        <w:adjustRightInd w:val="0"/>
        <w:jc w:val="both"/>
        <w:rPr>
          <w:rFonts w:ascii="Arial" w:hAnsi="Arial" w:cs="Arial"/>
        </w:rPr>
      </w:pPr>
      <w:r w:rsidRPr="00BE609E">
        <w:rPr>
          <w:rFonts w:ascii="Arial" w:hAnsi="Arial" w:cs="Arial"/>
        </w:rPr>
        <w:t>Resistència a l’ozó en dues juntes.</w:t>
      </w:r>
    </w:p>
    <w:p w:rsidR="007645FD" w:rsidRPr="00BE609E" w:rsidRDefault="007645FD" w:rsidP="007645FD">
      <w:pPr>
        <w:widowControl/>
        <w:ind w:left="1247"/>
        <w:jc w:val="both"/>
        <w:rPr>
          <w:rFonts w:ascii="Arial" w:hAnsi="Arial" w:cs="Arial"/>
        </w:rPr>
      </w:pPr>
    </w:p>
    <w:p w:rsidR="007645FD" w:rsidRPr="00BE609E" w:rsidRDefault="007645FD" w:rsidP="007645FD">
      <w:pPr>
        <w:widowControl/>
        <w:spacing w:after="120"/>
        <w:ind w:left="1247"/>
        <w:jc w:val="both"/>
        <w:rPr>
          <w:rFonts w:ascii="Arial" w:hAnsi="Arial" w:cs="Arial"/>
        </w:rPr>
      </w:pPr>
      <w:r w:rsidRPr="00BE609E">
        <w:rPr>
          <w:rFonts w:ascii="Arial" w:hAnsi="Arial" w:cs="Arial"/>
        </w:rPr>
        <w:t>En el cas que el subministrament inclogui juntes de dues dureses els assaigs c) i d) es realitzaran en cada una de les dues parts de cada junta.</w:t>
      </w:r>
    </w:p>
    <w:p w:rsidR="007645FD" w:rsidRPr="00BE609E" w:rsidRDefault="007645FD" w:rsidP="007645FD">
      <w:pPr>
        <w:widowControl/>
        <w:spacing w:after="120"/>
        <w:ind w:left="1247"/>
        <w:jc w:val="both"/>
        <w:rPr>
          <w:rFonts w:ascii="Arial" w:hAnsi="Arial" w:cs="Arial"/>
        </w:rPr>
      </w:pPr>
      <w:r w:rsidRPr="00BE609E">
        <w:rPr>
          <w:rFonts w:ascii="Arial" w:hAnsi="Arial" w:cs="Arial"/>
        </w:rPr>
        <w:t>Si tots els resultats són correctes s’acceptarà el lot.</w:t>
      </w:r>
    </w:p>
    <w:p w:rsidR="007645FD" w:rsidRPr="00BE609E" w:rsidRDefault="007645FD" w:rsidP="007645FD">
      <w:pPr>
        <w:widowControl/>
        <w:spacing w:after="120"/>
        <w:ind w:left="1247"/>
        <w:jc w:val="both"/>
        <w:rPr>
          <w:rFonts w:ascii="Arial" w:hAnsi="Arial" w:cs="Arial"/>
        </w:rPr>
      </w:pPr>
      <w:r w:rsidRPr="00BE609E">
        <w:rPr>
          <w:rFonts w:ascii="Arial" w:hAnsi="Arial" w:cs="Arial"/>
        </w:rPr>
        <w:t>Si algun resultat no és correcte es realitzaran altres dos de similars; en cas que ambdós siguin correctes s’acceptarà el lot, rebutjant-se si un o els dos no ho són.</w:t>
      </w:r>
    </w:p>
    <w:p w:rsidR="007645FD" w:rsidRPr="00BE609E" w:rsidRDefault="007645FD" w:rsidP="007645FD">
      <w:pPr>
        <w:widowControl/>
        <w:spacing w:after="120"/>
        <w:ind w:left="1247"/>
        <w:jc w:val="both"/>
        <w:rPr>
          <w:rFonts w:ascii="Arial" w:hAnsi="Arial" w:cs="Arial"/>
        </w:rPr>
      </w:pPr>
      <w:r w:rsidRPr="00BE609E">
        <w:rPr>
          <w:rFonts w:ascii="Arial" w:hAnsi="Arial" w:cs="Arial"/>
        </w:rPr>
        <w:t>Si hi ha més d’un resultat que no sigui correcte, es resoldrà per l’Administració què nous assaigs són necessaris o si ha de rebutjar-se el lot.</w:t>
      </w:r>
    </w:p>
    <w:p w:rsidR="007645FD" w:rsidRPr="00BE609E" w:rsidRDefault="007645FD" w:rsidP="007645FD">
      <w:pPr>
        <w:widowControl/>
        <w:spacing w:after="120"/>
        <w:ind w:left="1247"/>
        <w:jc w:val="both"/>
        <w:rPr>
          <w:rFonts w:ascii="Arial" w:hAnsi="Arial" w:cs="Arial"/>
        </w:rPr>
      </w:pPr>
      <w:r w:rsidRPr="00BE609E">
        <w:rPr>
          <w:rFonts w:ascii="Arial" w:hAnsi="Arial" w:cs="Arial"/>
        </w:rPr>
        <w:t xml:space="preserve">Atès el caràcter destructiu d’aquests assaigs no tenen cabuda les recepcions individuals. </w:t>
      </w:r>
    </w:p>
    <w:p w:rsidR="007645FD" w:rsidRPr="00BE609E" w:rsidRDefault="007645FD" w:rsidP="007645FD">
      <w:pPr>
        <w:widowControl/>
        <w:ind w:left="1247"/>
        <w:jc w:val="both"/>
        <w:rPr>
          <w:rFonts w:ascii="Arial" w:hAnsi="Arial" w:cs="Arial"/>
        </w:rPr>
      </w:pPr>
      <w:r w:rsidRPr="00BE609E">
        <w:rPr>
          <w:rFonts w:ascii="Arial" w:hAnsi="Arial" w:cs="Arial"/>
        </w:rPr>
        <w:t>Atès el caràcter de mostreig limitat del control, la recepció està condicionada a que els tubs i les peces es puguin col·locar sense dificultat i que les proves en rasa no posin de manifest defectes de fabricació.</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jc w:val="both"/>
        <w:rPr>
          <w:rFonts w:ascii="Arial" w:hAnsi="Arial" w:cs="Arial"/>
        </w:rPr>
      </w:pPr>
      <w:r w:rsidRPr="00BE609E">
        <w:rPr>
          <w:rFonts w:ascii="Arial" w:hAnsi="Arial" w:cs="Arial"/>
          <w:b/>
          <w:bCs/>
          <w:u w:val="single"/>
        </w:rPr>
        <w:t>REQUISITS DE SOLDADURA</w:t>
      </w:r>
      <w:r w:rsidRPr="00BE609E">
        <w:rPr>
          <w:rFonts w:ascii="Arial" w:hAnsi="Arial" w:cs="Arial"/>
        </w:rPr>
        <w:t>. Tots els procediments de soldadura utilitzats per fabricar tubs hauran de ser prequalificats d’acord amb els resultats de la Secció IX del codi ASME per a Calderes i Recipients a Pressió. S’especificaran els procediments de soldadura per a soldadura longitudinal, circumferencial, o espiral de camises per a tubs, anells d’enllaç d’espiga i campana, planxes de reforç, soldadura d’anell de brides i planxes per a connexió d’agafadors, sense limitar-se exclusivament a aquestes.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3"/>
        </w:numPr>
        <w:autoSpaceDE w:val="0"/>
        <w:autoSpaceDN w:val="0"/>
        <w:adjustRightInd w:val="0"/>
        <w:jc w:val="both"/>
        <w:rPr>
          <w:rFonts w:ascii="Arial" w:hAnsi="Arial" w:cs="Arial"/>
          <w:b/>
        </w:rPr>
      </w:pPr>
      <w:r w:rsidRPr="00BE609E">
        <w:rPr>
          <w:rFonts w:ascii="Arial" w:hAnsi="Arial" w:cs="Arial"/>
        </w:rPr>
        <w:t>Tota la soldadura haurà de fer-se per soldadors, operadors de soldatge i puntejadors hàbils que tinguin experiència adequada en els mètodes i materials a utilitzar. Els soldadors hauran de ser qualificats d’acord amb els requisits de la Secció IX del codi ASME per a Calderes i Recipients a Pressió per un laboratori de proves, independent i aprovat per la Direcció d’Obra, dins dels sis mesos abans de començar el treball en les canonades. Màquines i elèctrodes similars als que s’utilitzaran en la fabricació es faran servir en les Proves de Qualificació. El Contractista haurà de subministrar tots els materials i assumir les despeses de qualificació dels soldadors.</w:t>
      </w:r>
    </w:p>
    <w:p w:rsidR="007645FD" w:rsidRPr="00BE609E" w:rsidRDefault="007645FD" w:rsidP="007645FD">
      <w:pPr>
        <w:widowControl/>
        <w:autoSpaceDE w:val="0"/>
        <w:autoSpaceDN w:val="0"/>
        <w:adjustRightInd w:val="0"/>
        <w:jc w:val="both"/>
        <w:rPr>
          <w:rFonts w:ascii="Arial" w:hAnsi="Arial" w:cs="Arial"/>
        </w:rPr>
      </w:pPr>
    </w:p>
    <w:p w:rsidR="00F04865" w:rsidRPr="00C92D18" w:rsidRDefault="00F72B6C" w:rsidP="00C92D18">
      <w:pPr>
        <w:spacing w:line="720" w:lineRule="auto"/>
        <w:jc w:val="both"/>
        <w:outlineLvl w:val="0"/>
        <w:rPr>
          <w:rFonts w:ascii="Arial" w:hAnsi="Arial" w:cs="Arial"/>
          <w:b/>
          <w:i/>
          <w:color w:val="002060"/>
          <w:sz w:val="24"/>
          <w:szCs w:val="24"/>
        </w:rPr>
      </w:pPr>
      <w:r w:rsidRPr="00EA2F49">
        <w:rPr>
          <w:rFonts w:ascii="Arial" w:hAnsi="Arial" w:cs="Arial"/>
        </w:rPr>
        <w:br w:type="page"/>
      </w:r>
      <w:bookmarkStart w:id="14" w:name="_Toc32839983"/>
      <w:r w:rsidR="00F04865" w:rsidRPr="00C92D18">
        <w:rPr>
          <w:rFonts w:ascii="Arial" w:hAnsi="Arial" w:cs="Arial"/>
          <w:b/>
          <w:i/>
          <w:color w:val="002060"/>
          <w:sz w:val="24"/>
          <w:szCs w:val="24"/>
        </w:rPr>
        <w:lastRenderedPageBreak/>
        <w:t>PART II.  Productes</w:t>
      </w:r>
      <w:bookmarkEnd w:id="14"/>
    </w:p>
    <w:p w:rsidR="001675E2" w:rsidRPr="00EA2F49" w:rsidRDefault="00A225A4" w:rsidP="00C7463F">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5" w:name="_Toc32839984"/>
      <w:r>
        <w:rPr>
          <w:rFonts w:ascii="Arial" w:hAnsi="Arial" w:cs="Arial"/>
          <w:b/>
          <w:u w:val="double"/>
        </w:rPr>
        <w:t>CONDICIONS GENERALS</w:t>
      </w:r>
      <w:bookmarkEnd w:id="15"/>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rPr>
        <w:t xml:space="preserve">Els tubs d’acer folrats i recoberts amb esmalt de quitrà/embolicat en cinta plàstica hauran de complir amb la norma ANSI/AWWA C-200, C-203, C-205 i C-214, subjectes als requisits suplementaris següents. Els tubs hauran de ser del diàmetre i classe indicats i hauran de ser subministrats complets amb empaquetatges de cautxú o juntes soldades segons s’indiqui  en els Documents del Contracte, i totes les peces especials i corbes han de ser subministrades segons s’indiqui en els Documents del Contracte.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b/>
          <w:bCs/>
          <w:u w:val="single"/>
        </w:rPr>
        <w:t>MARQUES</w:t>
      </w:r>
      <w:r w:rsidRPr="00BE609E">
        <w:rPr>
          <w:rFonts w:ascii="Arial" w:hAnsi="Arial" w:cs="Arial"/>
          <w:b/>
          <w:bCs/>
        </w:rPr>
        <w:t>.</w:t>
      </w:r>
      <w:r w:rsidRPr="00BE609E">
        <w:rPr>
          <w:rFonts w:ascii="Arial" w:hAnsi="Arial" w:cs="Arial"/>
        </w:rPr>
        <w:t xml:space="preserve"> El Contractista haurà de marcar de manera llegible tots els tubs i peces especials d’acord amb el programa d’estesa i el diagrama de marques. Cada tub o peça, haurà de ser numerat en ordre consecutiu i aquest número haurà d’aparèixer en el programa d’estesa i en el diagrama de marques en el lloc corresponent a la instal·lació. Totes les secciones especials de tubs i accessoris s’hauran de marcar en cada extremo amb la línia central cap a dalt. La paraula “DALT” s’ha de pintar o marcar en el costat exterior superior de l’extrem d’espiga de les seccions de tubs, quan es consideri necessari.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spacing w:after="120"/>
        <w:jc w:val="both"/>
        <w:rPr>
          <w:rFonts w:ascii="Arial" w:hAnsi="Arial" w:cs="Arial"/>
        </w:rPr>
      </w:pPr>
      <w:r w:rsidRPr="00BE609E">
        <w:rPr>
          <w:rFonts w:ascii="Arial" w:hAnsi="Arial" w:cs="Arial"/>
          <w:b/>
          <w:bCs/>
          <w:u w:val="single"/>
        </w:rPr>
        <w:t>MANEIG I APLEC</w:t>
      </w:r>
      <w:r w:rsidRPr="00BE609E">
        <w:rPr>
          <w:rFonts w:ascii="Arial" w:hAnsi="Arial" w:cs="Arial"/>
        </w:rPr>
        <w:t xml:space="preserve">. Els tubs s’han de manejar amb eslingues amples, tarimes encoixinades, o amb altres dispositius que siguin acceptats per la Direcció d’Obra, dissenyats i construïts per evitar danys a l’exterior dels tubs i/o el seu recobriment. L’ús de cadenes, ganxets o altre equip que pugui malmetre l’exterior dels tubs i/o el seu recobriment no serà permès. Qualsevol altre mètode i equip per al maneig dels tubs, haurà de ser acceptat per la Direcció d’Obra. Els tubs recoberts amb esmalt de quitrà/embolicats en cinta plàstica hauran de complir les especificacions addicionals següents: </w:t>
      </w:r>
    </w:p>
    <w:p w:rsidR="007645FD" w:rsidRPr="00BE609E" w:rsidRDefault="007645FD" w:rsidP="007645FD">
      <w:pPr>
        <w:widowControl/>
        <w:numPr>
          <w:ilvl w:val="0"/>
          <w:numId w:val="37"/>
        </w:numPr>
        <w:autoSpaceDE w:val="0"/>
        <w:autoSpaceDN w:val="0"/>
        <w:adjustRightInd w:val="0"/>
        <w:spacing w:after="120"/>
        <w:jc w:val="both"/>
        <w:rPr>
          <w:rFonts w:ascii="Arial" w:hAnsi="Arial" w:cs="Arial"/>
        </w:rPr>
      </w:pPr>
      <w:r w:rsidRPr="00BE609E">
        <w:rPr>
          <w:rFonts w:ascii="Arial" w:hAnsi="Arial" w:cs="Arial"/>
        </w:rPr>
        <w:t>Serà la responsabilitat del fabricant de tubs recoberts amb esmalts de quitrà/embolicats en cinta plàstica evitar el dany del recobriment que pugui ser causat pel maneig i/o aplec a temperatura baixa del tub acabat.</w:t>
      </w:r>
    </w:p>
    <w:p w:rsidR="007645FD" w:rsidRPr="00BE609E" w:rsidRDefault="007645FD" w:rsidP="007645FD">
      <w:pPr>
        <w:widowControl/>
        <w:numPr>
          <w:ilvl w:val="0"/>
          <w:numId w:val="37"/>
        </w:numPr>
        <w:autoSpaceDE w:val="0"/>
        <w:autoSpaceDN w:val="0"/>
        <w:adjustRightInd w:val="0"/>
        <w:spacing w:after="120"/>
        <w:jc w:val="both"/>
        <w:rPr>
          <w:rFonts w:ascii="Arial" w:hAnsi="Arial" w:cs="Arial"/>
        </w:rPr>
      </w:pPr>
      <w:r w:rsidRPr="00BE609E">
        <w:rPr>
          <w:rFonts w:ascii="Arial" w:hAnsi="Arial" w:cs="Arial"/>
        </w:rPr>
        <w:t>En cap cas s’haurà de manejar el tub recobert amb esmalt de quitrà/embolicat en cinta plàstica quan la temperatura de l’aire ambient és més petit de -18° (0°F). Quan la temperatura de l’aire ambient està entre -18°C (0°F) i -4°C (25°F), es pot manejar el tub per tal que, el s’escalfi  a una temperatura de -4°C (25°F), si així ho aprova el Director d’Obra.</w:t>
      </w:r>
    </w:p>
    <w:p w:rsidR="007645FD" w:rsidRPr="00BE609E" w:rsidRDefault="007645FD" w:rsidP="007645FD">
      <w:pPr>
        <w:widowControl/>
        <w:numPr>
          <w:ilvl w:val="0"/>
          <w:numId w:val="37"/>
        </w:numPr>
        <w:autoSpaceDE w:val="0"/>
        <w:autoSpaceDN w:val="0"/>
        <w:adjustRightInd w:val="0"/>
        <w:jc w:val="both"/>
        <w:rPr>
          <w:rFonts w:ascii="Arial" w:hAnsi="Arial" w:cs="Arial"/>
        </w:rPr>
      </w:pPr>
      <w:r w:rsidRPr="00BE609E">
        <w:rPr>
          <w:rFonts w:ascii="Arial" w:hAnsi="Arial" w:cs="Arial"/>
        </w:rPr>
        <w:t>En cap cas s’haurà de transportar el tub recobert amb esmalt de quitrà/embolicat en  cinta plàstica quan la temperatura del medi ambient és més petit de -1°C (30°F). Quan la temperatura de l’aire ambient està entre -4°C (25°F) i -1°C (30°F), es pot transportar el tub, per tal de que, s’utilitzin suports encoixinats per absorbir i disminuir l’impacte, si així ho aprova el Director d’Obra.</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rPr>
        <w:t xml:space="preserve">El Contractista serà responsable del cost originat per la substitució o reparació dels tubs malmesos.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rPr>
        <w:t xml:space="preserve">Els tubs col·locats en piles hauran de ser sostinguts per banquetes de terres o sorra que no continguin pedres que excedeixin de 75 mm (3 polzades) de diàmetre. Els tubs no s’han de rodar i s’hauran d’assegurar per evitar que rodin accidentalment.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spacing w:after="120"/>
        <w:jc w:val="both"/>
        <w:rPr>
          <w:rFonts w:ascii="Arial" w:hAnsi="Arial" w:cs="Arial"/>
        </w:rPr>
      </w:pPr>
      <w:r w:rsidRPr="00BE609E">
        <w:rPr>
          <w:rFonts w:ascii="Arial" w:hAnsi="Arial" w:cs="Arial"/>
          <w:b/>
          <w:bCs/>
          <w:u w:val="single"/>
        </w:rPr>
        <w:t>PUNTALS</w:t>
      </w:r>
      <w:r w:rsidRPr="00BE609E">
        <w:rPr>
          <w:rFonts w:ascii="Arial" w:hAnsi="Arial" w:cs="Arial"/>
        </w:rPr>
        <w:t>. S’han de col·locar puntals adequats en totes les peces especials, accessoris i tubs rectes per evitar malmetre els tubs i els accessoris durant el maneig, aplec, transport i instal·lació. Les especificacions següents s’aplicaran per a tubs d’acer amb folres de morter o amb recobriment d’esmalt de quitrà/embolicat en cinta plàstica.</w:t>
      </w:r>
    </w:p>
    <w:p w:rsidR="007645FD" w:rsidRPr="00BE609E" w:rsidRDefault="007645FD" w:rsidP="007645FD">
      <w:pPr>
        <w:widowControl/>
        <w:numPr>
          <w:ilvl w:val="0"/>
          <w:numId w:val="49"/>
        </w:numPr>
        <w:autoSpaceDE w:val="0"/>
        <w:autoSpaceDN w:val="0"/>
        <w:adjustRightInd w:val="0"/>
        <w:spacing w:after="120"/>
        <w:jc w:val="both"/>
        <w:rPr>
          <w:rFonts w:ascii="Arial" w:hAnsi="Arial" w:cs="Arial"/>
        </w:rPr>
      </w:pPr>
      <w:r w:rsidRPr="00BE609E">
        <w:rPr>
          <w:rFonts w:ascii="Arial" w:hAnsi="Arial" w:cs="Arial"/>
        </w:rPr>
        <w:t>Els puntals s’han de col·locar a continuació de que s’hagin aplicat el folre de morter i romandran en la seva posició mentre els tubs són carregats, transportats, descarregats, instal·lats i es completi totalment el rebliment de la rasa.</w:t>
      </w:r>
    </w:p>
    <w:p w:rsidR="007645FD" w:rsidRPr="00BE609E" w:rsidRDefault="007645FD" w:rsidP="007645FD">
      <w:pPr>
        <w:widowControl/>
        <w:numPr>
          <w:ilvl w:val="0"/>
          <w:numId w:val="49"/>
        </w:numPr>
        <w:autoSpaceDE w:val="0"/>
        <w:autoSpaceDN w:val="0"/>
        <w:adjustRightInd w:val="0"/>
        <w:spacing w:after="120"/>
        <w:jc w:val="both"/>
        <w:rPr>
          <w:rFonts w:ascii="Arial" w:hAnsi="Arial" w:cs="Arial"/>
        </w:rPr>
      </w:pPr>
      <w:r w:rsidRPr="00BE609E">
        <w:rPr>
          <w:rFonts w:ascii="Arial" w:hAnsi="Arial" w:cs="Arial"/>
        </w:rPr>
        <w:lastRenderedPageBreak/>
        <w:t>El material, mides i separació dels puntals hauran de ser adequats per resistir la càrrega del rebliment de terra més qualsevol càrrega més gran que pugui ser imposada per l’equip de rebliment i compactació.</w:t>
      </w:r>
    </w:p>
    <w:p w:rsidR="007645FD" w:rsidRPr="00BE609E" w:rsidRDefault="007645FD" w:rsidP="007645FD">
      <w:pPr>
        <w:widowControl/>
        <w:numPr>
          <w:ilvl w:val="0"/>
          <w:numId w:val="49"/>
        </w:numPr>
        <w:autoSpaceDE w:val="0"/>
        <w:autoSpaceDN w:val="0"/>
        <w:adjustRightInd w:val="0"/>
        <w:spacing w:after="120"/>
        <w:jc w:val="both"/>
        <w:rPr>
          <w:rFonts w:ascii="Arial" w:hAnsi="Arial" w:cs="Arial"/>
        </w:rPr>
      </w:pPr>
      <w:r w:rsidRPr="00BE609E">
        <w:rPr>
          <w:rFonts w:ascii="Arial" w:hAnsi="Arial" w:cs="Arial"/>
        </w:rPr>
        <w:t>Qualsevol tub malmès durant el maneig, transport, aplec o instal·lació, a causa d’utilitzar puntals inadequats haurà de ser reparat o reemplaçat.</w:t>
      </w:r>
    </w:p>
    <w:p w:rsidR="007645FD" w:rsidRPr="00BE609E" w:rsidRDefault="007645FD" w:rsidP="007645FD">
      <w:pPr>
        <w:widowControl/>
        <w:numPr>
          <w:ilvl w:val="0"/>
          <w:numId w:val="49"/>
        </w:numPr>
        <w:autoSpaceDE w:val="0"/>
        <w:autoSpaceDN w:val="0"/>
        <w:adjustRightInd w:val="0"/>
        <w:jc w:val="both"/>
        <w:rPr>
          <w:rFonts w:ascii="Arial" w:hAnsi="Arial" w:cs="Arial"/>
        </w:rPr>
      </w:pPr>
      <w:r w:rsidRPr="00BE609E">
        <w:rPr>
          <w:rFonts w:ascii="Arial" w:hAnsi="Arial" w:cs="Arial"/>
        </w:rPr>
        <w:t>Els detalls del muntatge dels puntals s’han de presentar a l’examen del Director d’Obra abans de començar la fabricació de tubs.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b/>
          <w:bCs/>
          <w:u w:val="single"/>
        </w:rPr>
        <w:t>LONGITUD D’ESTESA</w:t>
      </w:r>
      <w:r w:rsidRPr="00BE609E">
        <w:rPr>
          <w:rFonts w:ascii="Arial" w:hAnsi="Arial" w:cs="Arial"/>
        </w:rPr>
        <w:t>. La longitud màxima de tubs per a la seva col·locació serà de 12 m (40 peus), amb longituds més curtes si així s’assenyala als plànols.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b/>
          <w:bCs/>
          <w:u w:val="single"/>
        </w:rPr>
        <w:t>TOLERÀNCIA DE DESALINEACIÓ</w:t>
      </w:r>
      <w:r w:rsidRPr="00BE609E">
        <w:rPr>
          <w:rFonts w:ascii="Arial" w:hAnsi="Arial" w:cs="Arial"/>
        </w:rPr>
        <w:t xml:space="preserve">. Per a tubs amb cilindres d’un gruix de 9,5 mm (3/8 de polzada) o menys, fabricats per soldadura amb arc de metall gasós, el desquadrament radial màxim (desalineació) serà de 0,1875 multiplicat pel gruix del cilindre del tub, o 1,6 mm (1/6 de polzada), qualsevol que sigui més gran. Per a gruixos de cilindre de tub més grans de 9,5 mm (3/8 de polzada), el desquadrament radial màxim serà de 0,1875 multiplicat pel gruix del cilindre o 4 mm (5/32 de polzada) qualsevol que sigui més petit.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b/>
          <w:bCs/>
          <w:u w:val="single"/>
        </w:rPr>
        <w:t>ACABAT</w:t>
      </w:r>
      <w:r w:rsidRPr="00BE609E">
        <w:rPr>
          <w:rFonts w:ascii="Arial" w:hAnsi="Arial" w:cs="Arial"/>
        </w:rPr>
        <w:t>. Els tubs hauran de tenir superfícies interiors denses, suaus, i hauran d’estar lliures de fractures, de ratlles interiors excessives i d’asprors.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b/>
          <w:bCs/>
          <w:u w:val="single"/>
        </w:rPr>
        <w:t>CONNEXIONS PER A CONTINUÏTAT ELÈCTRICA</w:t>
      </w:r>
      <w:r w:rsidRPr="00BE609E">
        <w:rPr>
          <w:rFonts w:ascii="Arial" w:hAnsi="Arial" w:cs="Arial"/>
        </w:rPr>
        <w:t>. Totes les juntes no soldades de tubs hauran de ser connectades per garantir la continuïtat elèctrica d’acord amb els detalls mostrats als plànols.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19"/>
        </w:numPr>
        <w:autoSpaceDE w:val="0"/>
        <w:autoSpaceDN w:val="0"/>
        <w:adjustRightInd w:val="0"/>
        <w:jc w:val="both"/>
        <w:rPr>
          <w:rFonts w:ascii="Arial" w:hAnsi="Arial" w:cs="Arial"/>
        </w:rPr>
      </w:pPr>
      <w:r w:rsidRPr="00BE609E">
        <w:rPr>
          <w:rFonts w:ascii="Arial" w:hAnsi="Arial" w:cs="Arial"/>
          <w:b/>
          <w:bCs/>
          <w:u w:val="single"/>
        </w:rPr>
        <w:t>PECES DE TANCAMENT I CORRECCIÓ</w:t>
      </w:r>
      <w:r w:rsidRPr="00BE609E">
        <w:rPr>
          <w:rFonts w:ascii="Arial" w:hAnsi="Arial" w:cs="Arial"/>
        </w:rPr>
        <w:t>. S’hauran de subministrar peces de tancament i correcció quan es necessitin, de manera que es puguin fer tancaments entre capçals diferents durant l’operació d’estesa dels tubs i que es puguin fer correccions per ajustar l’estesa dels tubs a les estacions de canonada que figurin als plànols. La localització de les peces de correcció i els acoblaments de tancament hauran de ser acceptats per la Direcció d’Obra.</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6" w:name="_Toc501023596"/>
      <w:bookmarkStart w:id="17" w:name="_Toc32839985"/>
      <w:r w:rsidRPr="00BE609E">
        <w:rPr>
          <w:rFonts w:ascii="Arial" w:hAnsi="Arial" w:cs="Arial"/>
          <w:b/>
          <w:u w:val="double"/>
        </w:rPr>
        <w:t>CRITERI DE DISSENY DEL TUB</w:t>
      </w:r>
      <w:bookmarkEnd w:id="16"/>
      <w:bookmarkEnd w:id="17"/>
    </w:p>
    <w:p w:rsidR="007645FD" w:rsidRPr="00BE609E" w:rsidRDefault="007645FD" w:rsidP="007645FD">
      <w:pPr>
        <w:widowControl/>
        <w:numPr>
          <w:ilvl w:val="0"/>
          <w:numId w:val="20"/>
        </w:numPr>
        <w:autoSpaceDE w:val="0"/>
        <w:autoSpaceDN w:val="0"/>
        <w:adjustRightInd w:val="0"/>
        <w:jc w:val="both"/>
        <w:rPr>
          <w:rFonts w:ascii="Arial" w:hAnsi="Arial" w:cs="Arial"/>
        </w:rPr>
      </w:pPr>
      <w:r w:rsidRPr="00BE609E">
        <w:rPr>
          <w:rFonts w:ascii="Arial" w:hAnsi="Arial" w:cs="Arial"/>
          <w:b/>
          <w:bCs/>
          <w:u w:val="single"/>
        </w:rPr>
        <w:t>GRUIX DE CILINDRE PER A PRESSIÓ INTERNA</w:t>
      </w:r>
      <w:r w:rsidRPr="00BE609E">
        <w:rPr>
          <w:rFonts w:ascii="Arial" w:hAnsi="Arial" w:cs="Arial"/>
        </w:rPr>
        <w:t>. Per a resistència a pressió interna, el gruix del cilindre d’acer serà  el valor més gran determinat utilitzant les dues fórmules següents:</w:t>
      </w:r>
    </w:p>
    <w:p w:rsidR="007645FD" w:rsidRPr="00BE609E" w:rsidRDefault="007645FD" w:rsidP="007645FD">
      <w:pPr>
        <w:widowControl/>
        <w:ind w:left="1955" w:firstLine="169"/>
        <w:jc w:val="both"/>
        <w:rPr>
          <w:rFonts w:ascii="Arial" w:hAnsi="Arial" w:cs="Arial"/>
        </w:rPr>
      </w:pPr>
      <w:r w:rsidRPr="00BE609E">
        <w:rPr>
          <w:rFonts w:ascii="Arial" w:hAnsi="Arial" w:cs="Arial"/>
          <w:b/>
          <w:bCs/>
        </w:rPr>
        <w:t>(1)</w:t>
      </w:r>
      <w:r w:rsidRPr="00BE609E">
        <w:rPr>
          <w:rFonts w:ascii="Arial" w:hAnsi="Arial" w:cs="Arial"/>
        </w:rPr>
        <w:t xml:space="preserve">   </w:t>
      </w:r>
      <w:r w:rsidRPr="00BE609E">
        <w:rPr>
          <w:rFonts w:ascii="Arial" w:hAnsi="Arial" w:cs="Arial"/>
          <w:position w:val="-24"/>
        </w:rPr>
        <w:object w:dxaOrig="999" w:dyaOrig="540" w14:anchorId="7E83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7pt" o:ole="">
            <v:imagedata r:id="rId7" o:title=""/>
          </v:shape>
          <o:OLEObject Type="Embed" ProgID="Equation.3" ShapeID="_x0000_i1025" DrawAspect="Content" ObjectID="_1689404925" r:id="rId8"/>
        </w:object>
      </w:r>
      <w:r w:rsidRPr="00BE609E">
        <w:rPr>
          <w:rFonts w:ascii="Arial" w:hAnsi="Arial" w:cs="Arial"/>
        </w:rPr>
        <w:tab/>
        <w:t xml:space="preserve">      </w:t>
      </w:r>
      <w:r w:rsidRPr="00BE609E">
        <w:rPr>
          <w:rFonts w:ascii="Arial" w:hAnsi="Arial" w:cs="Arial"/>
          <w:b/>
          <w:bCs/>
        </w:rPr>
        <w:t>(2)</w:t>
      </w:r>
      <w:r w:rsidRPr="00BE609E">
        <w:rPr>
          <w:rFonts w:ascii="Arial" w:hAnsi="Arial" w:cs="Arial"/>
        </w:rPr>
        <w:t xml:space="preserve">   </w:t>
      </w:r>
      <w:r w:rsidRPr="00BE609E">
        <w:rPr>
          <w:rFonts w:ascii="Arial" w:hAnsi="Arial" w:cs="Arial"/>
          <w:position w:val="-24"/>
        </w:rPr>
        <w:object w:dxaOrig="940" w:dyaOrig="540" w14:anchorId="3A3718B8">
          <v:shape id="_x0000_i1026" type="#_x0000_t75" style="width:47.25pt;height:27pt" o:ole="">
            <v:imagedata r:id="rId9" o:title=""/>
          </v:shape>
          <o:OLEObject Type="Embed" ProgID="Equation.3" ShapeID="_x0000_i1026" DrawAspect="Content" ObjectID="_1689404926" r:id="rId10"/>
        </w:object>
      </w:r>
      <w:r w:rsidRPr="00BE609E">
        <w:rPr>
          <w:rFonts w:ascii="Arial" w:hAnsi="Arial" w:cs="Arial"/>
        </w:rPr>
        <w:t xml:space="preserve"> </w:t>
      </w:r>
    </w:p>
    <w:p w:rsidR="007645FD" w:rsidRPr="00BE609E" w:rsidRDefault="007645FD" w:rsidP="007645FD">
      <w:pPr>
        <w:widowControl/>
        <w:spacing w:line="276" w:lineRule="auto"/>
        <w:ind w:left="1127"/>
        <w:jc w:val="both"/>
        <w:rPr>
          <w:rFonts w:ascii="Arial" w:hAnsi="Arial" w:cs="Arial"/>
        </w:rPr>
      </w:pPr>
      <w:r w:rsidRPr="00BE609E">
        <w:rPr>
          <w:rFonts w:ascii="Arial" w:hAnsi="Arial" w:cs="Arial"/>
        </w:rPr>
        <w:t xml:space="preserve">on: </w:t>
      </w:r>
    </w:p>
    <w:p w:rsidR="007645FD" w:rsidRPr="00BE609E" w:rsidRDefault="007645FD" w:rsidP="007645FD">
      <w:pPr>
        <w:widowControl/>
        <w:tabs>
          <w:tab w:val="left" w:pos="1785"/>
        </w:tabs>
        <w:ind w:left="1546" w:hanging="419"/>
        <w:jc w:val="both"/>
        <w:rPr>
          <w:rFonts w:ascii="Arial" w:hAnsi="Arial" w:cs="Arial"/>
        </w:rPr>
      </w:pPr>
      <w:r w:rsidRPr="00BE609E">
        <w:rPr>
          <w:rFonts w:ascii="Arial" w:hAnsi="Arial" w:cs="Arial"/>
        </w:rPr>
        <w:t>T</w:t>
      </w:r>
      <w:r w:rsidRPr="00BE609E">
        <w:rPr>
          <w:rFonts w:ascii="Arial" w:hAnsi="Arial" w:cs="Arial"/>
        </w:rPr>
        <w:tab/>
        <w:t>:</w:t>
      </w:r>
      <w:r w:rsidRPr="00BE609E">
        <w:rPr>
          <w:rFonts w:ascii="Arial" w:hAnsi="Arial" w:cs="Arial"/>
        </w:rPr>
        <w:tab/>
        <w:t>Gruix de la paret del cilindre d’acer, en polzades</w:t>
      </w:r>
    </w:p>
    <w:p w:rsidR="007645FD" w:rsidRPr="00BE609E" w:rsidRDefault="007645FD" w:rsidP="007645FD">
      <w:pPr>
        <w:widowControl/>
        <w:tabs>
          <w:tab w:val="left" w:pos="1785"/>
        </w:tabs>
        <w:ind w:left="1546" w:hanging="419"/>
        <w:jc w:val="both"/>
        <w:rPr>
          <w:rFonts w:ascii="Arial" w:hAnsi="Arial" w:cs="Arial"/>
        </w:rPr>
      </w:pPr>
      <w:r w:rsidRPr="00BE609E">
        <w:rPr>
          <w:rFonts w:ascii="Arial" w:hAnsi="Arial" w:cs="Arial"/>
        </w:rPr>
        <w:t>D</w:t>
      </w:r>
      <w:r w:rsidRPr="00BE609E">
        <w:rPr>
          <w:rFonts w:ascii="Arial" w:hAnsi="Arial" w:cs="Arial"/>
        </w:rPr>
        <w:tab/>
        <w:t>:</w:t>
      </w:r>
      <w:r w:rsidRPr="00BE609E">
        <w:rPr>
          <w:rFonts w:ascii="Arial" w:hAnsi="Arial" w:cs="Arial"/>
        </w:rPr>
        <w:tab/>
        <w:t>Diàmetre exterior del cilindre d’acer, en polzades</w:t>
      </w:r>
    </w:p>
    <w:p w:rsidR="007645FD" w:rsidRPr="00BE609E" w:rsidRDefault="007645FD" w:rsidP="007645FD">
      <w:pPr>
        <w:widowControl/>
        <w:tabs>
          <w:tab w:val="left" w:pos="1785"/>
        </w:tabs>
        <w:ind w:left="1546" w:hanging="419"/>
        <w:jc w:val="both"/>
        <w:rPr>
          <w:rFonts w:ascii="Arial" w:hAnsi="Arial" w:cs="Arial"/>
        </w:rPr>
      </w:pPr>
      <w:r w:rsidRPr="00BE609E">
        <w:rPr>
          <w:rFonts w:ascii="Arial" w:hAnsi="Arial" w:cs="Arial"/>
        </w:rPr>
        <w:t>P</w:t>
      </w:r>
      <w:r w:rsidRPr="00BE609E">
        <w:rPr>
          <w:rFonts w:ascii="Arial" w:hAnsi="Arial" w:cs="Arial"/>
          <w:vertAlign w:val="subscript"/>
        </w:rPr>
        <w:t>w</w:t>
      </w:r>
      <w:r w:rsidRPr="00BE609E">
        <w:rPr>
          <w:rFonts w:ascii="Arial" w:hAnsi="Arial" w:cs="Arial"/>
        </w:rPr>
        <w:tab/>
        <w:t>:</w:t>
      </w:r>
      <w:r w:rsidRPr="00BE609E">
        <w:rPr>
          <w:rFonts w:ascii="Arial" w:hAnsi="Arial" w:cs="Arial"/>
        </w:rPr>
        <w:tab/>
        <w:t>Pressió de servei, en lliures per polzada quadrada</w:t>
      </w:r>
    </w:p>
    <w:p w:rsidR="007645FD" w:rsidRPr="00BE609E" w:rsidRDefault="007645FD" w:rsidP="007645FD">
      <w:pPr>
        <w:widowControl/>
        <w:tabs>
          <w:tab w:val="left" w:pos="1785"/>
        </w:tabs>
        <w:ind w:left="1546" w:hanging="419"/>
        <w:jc w:val="both"/>
        <w:rPr>
          <w:rFonts w:ascii="Arial" w:hAnsi="Arial" w:cs="Arial"/>
        </w:rPr>
      </w:pPr>
      <w:r w:rsidRPr="00BE609E">
        <w:rPr>
          <w:rFonts w:ascii="Arial" w:hAnsi="Arial" w:cs="Arial"/>
        </w:rPr>
        <w:t>P</w:t>
      </w:r>
      <w:r w:rsidRPr="00BE609E">
        <w:rPr>
          <w:rFonts w:ascii="Arial" w:hAnsi="Arial" w:cs="Arial"/>
          <w:vertAlign w:val="subscript"/>
        </w:rPr>
        <w:t>t</w:t>
      </w:r>
      <w:r w:rsidRPr="00BE609E">
        <w:rPr>
          <w:rFonts w:ascii="Arial" w:hAnsi="Arial" w:cs="Arial"/>
        </w:rPr>
        <w:tab/>
        <w:t>:</w:t>
      </w:r>
      <w:r w:rsidRPr="00BE609E">
        <w:rPr>
          <w:rFonts w:ascii="Arial" w:hAnsi="Arial" w:cs="Arial"/>
        </w:rPr>
        <w:tab/>
        <w:t>Pressió màxima de treball inclòs cop d’ariet, llibres per polzada quadrada</w:t>
      </w:r>
    </w:p>
    <w:p w:rsidR="007645FD" w:rsidRPr="00BE609E" w:rsidRDefault="007645FD" w:rsidP="007645FD">
      <w:pPr>
        <w:widowControl/>
        <w:tabs>
          <w:tab w:val="left" w:pos="1785"/>
        </w:tabs>
        <w:ind w:left="1546" w:hanging="419"/>
        <w:jc w:val="both"/>
        <w:rPr>
          <w:rFonts w:ascii="Arial" w:hAnsi="Arial" w:cs="Arial"/>
        </w:rPr>
      </w:pPr>
      <w:r w:rsidRPr="00BE609E">
        <w:rPr>
          <w:rFonts w:ascii="Arial" w:hAnsi="Arial" w:cs="Arial"/>
        </w:rPr>
        <w:t>I</w:t>
      </w:r>
      <w:r w:rsidRPr="00BE609E">
        <w:rPr>
          <w:rFonts w:ascii="Arial" w:hAnsi="Arial" w:cs="Arial"/>
        </w:rPr>
        <w:tab/>
        <w:t>:</w:t>
      </w:r>
      <w:r w:rsidRPr="00BE609E">
        <w:rPr>
          <w:rFonts w:ascii="Arial" w:hAnsi="Arial" w:cs="Arial"/>
        </w:rPr>
        <w:tab/>
        <w:t>Límit elàstic de l’acero, lliures per polzada quadrada</w:t>
      </w:r>
    </w:p>
    <w:p w:rsidR="007645FD" w:rsidRPr="00BE609E" w:rsidRDefault="007645FD" w:rsidP="007645FD">
      <w:pPr>
        <w:widowControl/>
        <w:tabs>
          <w:tab w:val="left" w:pos="1785"/>
        </w:tabs>
        <w:ind w:left="1546" w:hanging="419"/>
        <w:jc w:val="both"/>
        <w:rPr>
          <w:rFonts w:ascii="Arial" w:hAnsi="Arial" w:cs="Arial"/>
        </w:rPr>
      </w:pPr>
      <w:r w:rsidRPr="00BE609E">
        <w:rPr>
          <w:rFonts w:ascii="Arial" w:hAnsi="Arial" w:cs="Arial"/>
        </w:rPr>
        <w:t>S</w:t>
      </w:r>
      <w:r w:rsidRPr="00BE609E">
        <w:rPr>
          <w:rFonts w:ascii="Arial" w:hAnsi="Arial" w:cs="Arial"/>
          <w:vertAlign w:val="subscript"/>
        </w:rPr>
        <w:t>w</w:t>
      </w:r>
      <w:r w:rsidRPr="00BE609E">
        <w:rPr>
          <w:rFonts w:ascii="Arial" w:hAnsi="Arial" w:cs="Arial"/>
        </w:rPr>
        <w:tab/>
        <w:t>:</w:t>
      </w:r>
      <w:r w:rsidRPr="00BE609E">
        <w:rPr>
          <w:rFonts w:ascii="Arial" w:hAnsi="Arial" w:cs="Arial"/>
        </w:rPr>
        <w:tab/>
        <w:t>Factor de Seguretat de 2,33 per a la pressió de servei</w:t>
      </w:r>
    </w:p>
    <w:p w:rsidR="007645FD" w:rsidRPr="00BE609E" w:rsidRDefault="007645FD" w:rsidP="007645FD">
      <w:pPr>
        <w:widowControl/>
        <w:tabs>
          <w:tab w:val="left" w:pos="1785"/>
        </w:tabs>
        <w:ind w:left="1546" w:hanging="419"/>
        <w:jc w:val="both"/>
        <w:rPr>
          <w:rFonts w:ascii="Arial" w:hAnsi="Arial" w:cs="Arial"/>
        </w:rPr>
      </w:pPr>
      <w:r w:rsidRPr="00BE609E">
        <w:rPr>
          <w:rFonts w:ascii="Arial" w:hAnsi="Arial" w:cs="Arial"/>
        </w:rPr>
        <w:t>S</w:t>
      </w:r>
      <w:r w:rsidRPr="00BE609E">
        <w:rPr>
          <w:rFonts w:ascii="Arial" w:hAnsi="Arial" w:cs="Arial"/>
          <w:vertAlign w:val="subscript"/>
        </w:rPr>
        <w:t>t</w:t>
      </w:r>
      <w:r w:rsidRPr="00BE609E">
        <w:rPr>
          <w:rFonts w:ascii="Arial" w:hAnsi="Arial" w:cs="Arial"/>
        </w:rPr>
        <w:tab/>
        <w:t>:</w:t>
      </w:r>
      <w:r w:rsidRPr="00BE609E">
        <w:rPr>
          <w:rFonts w:ascii="Arial" w:hAnsi="Arial" w:cs="Arial"/>
        </w:rPr>
        <w:tab/>
        <w:t>Factor de Seguretat de 1,75 a la pressió màxima de treball</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0"/>
        </w:numPr>
        <w:autoSpaceDE w:val="0"/>
        <w:autoSpaceDN w:val="0"/>
        <w:adjustRightInd w:val="0"/>
        <w:spacing w:after="120"/>
        <w:jc w:val="both"/>
        <w:rPr>
          <w:rFonts w:ascii="Arial" w:hAnsi="Arial" w:cs="Arial"/>
        </w:rPr>
      </w:pPr>
      <w:r w:rsidRPr="00BE609E">
        <w:rPr>
          <w:rFonts w:ascii="Arial" w:hAnsi="Arial" w:cs="Arial"/>
        </w:rPr>
        <w:t>En cap caso la tensió de disseny (I/S</w:t>
      </w:r>
      <w:r w:rsidRPr="00BE609E">
        <w:rPr>
          <w:rFonts w:ascii="Arial" w:hAnsi="Arial" w:cs="Arial"/>
          <w:vertAlign w:val="subscript"/>
        </w:rPr>
        <w:t>w</w:t>
      </w:r>
      <w:r w:rsidRPr="00BE609E">
        <w:rPr>
          <w:rFonts w:ascii="Arial" w:hAnsi="Arial" w:cs="Arial"/>
        </w:rPr>
        <w:t>) superarà els 1160 Kg/cm² (16,500 lliures per polzada quadrada) per a la pressió de servei, P</w:t>
      </w:r>
      <w:r w:rsidRPr="00BE609E">
        <w:rPr>
          <w:rFonts w:ascii="Arial" w:hAnsi="Arial" w:cs="Arial"/>
          <w:vertAlign w:val="subscript"/>
        </w:rPr>
        <w:t>w</w:t>
      </w:r>
      <w:r w:rsidRPr="00BE609E">
        <w:rPr>
          <w:rFonts w:ascii="Arial" w:hAnsi="Arial" w:cs="Arial"/>
        </w:rPr>
        <w:t>, ni la tensió de disseny (I/S</w:t>
      </w:r>
      <w:r w:rsidRPr="00BE609E">
        <w:rPr>
          <w:rFonts w:ascii="Arial" w:hAnsi="Arial" w:cs="Arial"/>
          <w:vertAlign w:val="subscript"/>
        </w:rPr>
        <w:t>t</w:t>
      </w:r>
      <w:r w:rsidRPr="00BE609E">
        <w:rPr>
          <w:rFonts w:ascii="Arial" w:hAnsi="Arial" w:cs="Arial"/>
        </w:rPr>
        <w:t>) superarà els 1547 Kg/cm² (22,00 lliures per polzada quadrada) per a la pressió màxima de treball, P</w:t>
      </w:r>
      <w:r w:rsidRPr="00BE609E">
        <w:rPr>
          <w:rFonts w:ascii="Arial" w:hAnsi="Arial" w:cs="Arial"/>
          <w:vertAlign w:val="subscript"/>
        </w:rPr>
        <w:t>t</w:t>
      </w:r>
      <w:r w:rsidRPr="00BE609E">
        <w:rPr>
          <w:rFonts w:ascii="Arial" w:hAnsi="Arial" w:cs="Arial"/>
        </w:rPr>
        <w:t>, ni el gruix del cilindre d’acer haurà de ser més petit de 3 mm (0,12 polzada) o del valor que figura a la taula següent, en funció del diàmetre nominal:</w:t>
      </w:r>
    </w:p>
    <w:tbl>
      <w:tblPr>
        <w:tblW w:w="0" w:type="auto"/>
        <w:tblInd w:w="1530" w:type="dxa"/>
        <w:tblBorders>
          <w:top w:val="threeDEngrave" w:sz="6" w:space="0" w:color="auto"/>
          <w:bottom w:val="threeDEngrave" w:sz="6"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2829"/>
        <w:gridCol w:w="2869"/>
      </w:tblGrid>
      <w:tr w:rsidR="007645FD" w:rsidRPr="00BE609E" w:rsidTr="003D24B0">
        <w:trPr>
          <w:cantSplit/>
          <w:trHeight w:val="340"/>
        </w:trPr>
        <w:tc>
          <w:tcPr>
            <w:tcW w:w="5698" w:type="dxa"/>
            <w:gridSpan w:val="2"/>
            <w:shd w:val="clear" w:color="auto" w:fill="C6D9F1" w:themeFill="text2" w:themeFillTint="33"/>
            <w:vAlign w:val="center"/>
          </w:tcPr>
          <w:p w:rsidR="007645FD" w:rsidRPr="00BE609E" w:rsidRDefault="007645FD" w:rsidP="003D24B0">
            <w:pPr>
              <w:keepNext/>
              <w:widowControl/>
              <w:jc w:val="center"/>
              <w:rPr>
                <w:rFonts w:ascii="Arial" w:hAnsi="Arial" w:cs="Arial"/>
              </w:rPr>
            </w:pPr>
            <w:r w:rsidRPr="00BE609E">
              <w:rPr>
                <w:rFonts w:ascii="Arial" w:hAnsi="Arial" w:cs="Arial"/>
                <w:b/>
                <w:bCs/>
              </w:rPr>
              <w:lastRenderedPageBreak/>
              <w:t>GRUIX MÍNIM del CILINDRE per a TUB D’ACER</w:t>
            </w:r>
          </w:p>
        </w:tc>
      </w:tr>
      <w:tr w:rsidR="007645FD" w:rsidRPr="00BE609E" w:rsidTr="003D24B0">
        <w:trPr>
          <w:cantSplit/>
          <w:trHeight w:val="510"/>
        </w:trPr>
        <w:tc>
          <w:tcPr>
            <w:tcW w:w="2829" w:type="dxa"/>
            <w:shd w:val="clear" w:color="auto" w:fill="D9D9D9" w:themeFill="background1" w:themeFillShade="D9"/>
            <w:vAlign w:val="center"/>
          </w:tcPr>
          <w:p w:rsidR="007645FD" w:rsidRPr="00BE609E" w:rsidRDefault="007645FD" w:rsidP="003D24B0">
            <w:pPr>
              <w:keepNext/>
              <w:widowControl/>
              <w:jc w:val="center"/>
              <w:rPr>
                <w:rFonts w:ascii="Arial" w:hAnsi="Arial" w:cs="Arial"/>
                <w:b/>
                <w:bCs/>
                <w:sz w:val="18"/>
                <w:szCs w:val="18"/>
              </w:rPr>
            </w:pPr>
            <w:r w:rsidRPr="00BE609E">
              <w:rPr>
                <w:rFonts w:ascii="Arial" w:hAnsi="Arial" w:cs="Arial"/>
                <w:b/>
                <w:bCs/>
                <w:sz w:val="18"/>
                <w:szCs w:val="18"/>
              </w:rPr>
              <w:t>Diàmetre nominal del tub</w:t>
            </w:r>
          </w:p>
          <w:p w:rsidR="007645FD" w:rsidRPr="00BE609E" w:rsidRDefault="007645FD" w:rsidP="003D24B0">
            <w:pPr>
              <w:keepNext/>
              <w:widowControl/>
              <w:jc w:val="center"/>
              <w:rPr>
                <w:rFonts w:ascii="Arial" w:hAnsi="Arial" w:cs="Arial"/>
              </w:rPr>
            </w:pPr>
            <w:r w:rsidRPr="00BE609E">
              <w:rPr>
                <w:rFonts w:ascii="Arial" w:hAnsi="Arial" w:cs="Arial"/>
                <w:sz w:val="18"/>
                <w:szCs w:val="18"/>
              </w:rPr>
              <w:t>mm</w:t>
            </w:r>
          </w:p>
        </w:tc>
        <w:tc>
          <w:tcPr>
            <w:tcW w:w="2829" w:type="dxa"/>
            <w:shd w:val="clear" w:color="auto" w:fill="D9D9D9" w:themeFill="background1" w:themeFillShade="D9"/>
            <w:vAlign w:val="center"/>
          </w:tcPr>
          <w:p w:rsidR="007645FD" w:rsidRPr="00BE609E" w:rsidRDefault="007645FD" w:rsidP="003D24B0">
            <w:pPr>
              <w:keepNext/>
              <w:widowControl/>
              <w:jc w:val="center"/>
              <w:rPr>
                <w:rFonts w:ascii="Arial" w:hAnsi="Arial" w:cs="Arial"/>
                <w:b/>
                <w:bCs/>
                <w:sz w:val="18"/>
                <w:szCs w:val="18"/>
              </w:rPr>
            </w:pPr>
            <w:r w:rsidRPr="00BE609E">
              <w:rPr>
                <w:rFonts w:ascii="Arial" w:hAnsi="Arial" w:cs="Arial"/>
                <w:b/>
                <w:bCs/>
                <w:sz w:val="18"/>
                <w:szCs w:val="18"/>
              </w:rPr>
              <w:t>Gruix mínim del cilindre</w:t>
            </w:r>
          </w:p>
          <w:p w:rsidR="007645FD" w:rsidRPr="00BE609E" w:rsidRDefault="007645FD" w:rsidP="003D24B0">
            <w:pPr>
              <w:keepNext/>
              <w:widowControl/>
              <w:jc w:val="center"/>
              <w:rPr>
                <w:rFonts w:ascii="Arial" w:hAnsi="Arial" w:cs="Arial"/>
              </w:rPr>
            </w:pPr>
            <w:r w:rsidRPr="00BE609E">
              <w:rPr>
                <w:rFonts w:ascii="Arial" w:hAnsi="Arial" w:cs="Arial"/>
                <w:sz w:val="18"/>
                <w:szCs w:val="18"/>
              </w:rPr>
              <w:t>mm</w:t>
            </w:r>
          </w:p>
        </w:tc>
      </w:tr>
      <w:tr w:rsidR="007645FD" w:rsidRPr="00BE609E" w:rsidTr="003D24B0">
        <w:trPr>
          <w:cantSplit/>
          <w:trHeight w:val="4082"/>
        </w:trPr>
        <w:tc>
          <w:tcPr>
            <w:tcW w:w="2829" w:type="dxa"/>
            <w:shd w:val="clear" w:color="A0D0FF" w:fill="FFFFFF"/>
            <w:vAlign w:val="center"/>
          </w:tcPr>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150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175</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200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250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350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400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500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600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700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800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1000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1100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1200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1300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1400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1500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1600</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1800</w:t>
            </w:r>
          </w:p>
        </w:tc>
        <w:tc>
          <w:tcPr>
            <w:tcW w:w="2829" w:type="dxa"/>
            <w:shd w:val="clear" w:color="A0D0FF" w:fill="FFFFFF"/>
            <w:vAlign w:val="center"/>
          </w:tcPr>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3</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4</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4</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5</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5</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5</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6</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6</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7</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7</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8</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8</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8</w:t>
            </w:r>
          </w:p>
          <w:p w:rsidR="007645FD" w:rsidRPr="00BE609E" w:rsidRDefault="007645FD" w:rsidP="003D24B0">
            <w:pPr>
              <w:keepNext/>
              <w:widowControl/>
              <w:jc w:val="center"/>
              <w:rPr>
                <w:rFonts w:ascii="Arial" w:hAnsi="Arial" w:cs="Arial"/>
                <w:sz w:val="18"/>
                <w:szCs w:val="18"/>
              </w:rPr>
            </w:pPr>
            <w:r w:rsidRPr="00BE609E">
              <w:rPr>
                <w:rFonts w:ascii="Arial" w:hAnsi="Arial" w:cs="Arial"/>
                <w:sz w:val="18"/>
                <w:szCs w:val="18"/>
              </w:rPr>
              <w:t>9</w:t>
            </w:r>
          </w:p>
        </w:tc>
      </w:tr>
    </w:tbl>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20"/>
        </w:numPr>
        <w:autoSpaceDE w:val="0"/>
        <w:autoSpaceDN w:val="0"/>
        <w:adjustRightInd w:val="0"/>
        <w:spacing w:after="120"/>
        <w:jc w:val="both"/>
        <w:rPr>
          <w:rFonts w:ascii="Arial" w:hAnsi="Arial" w:cs="Arial"/>
        </w:rPr>
      </w:pPr>
      <w:r w:rsidRPr="00BE609E">
        <w:rPr>
          <w:rFonts w:ascii="Arial" w:hAnsi="Arial" w:cs="Arial"/>
          <w:b/>
          <w:bCs/>
          <w:u w:val="single"/>
        </w:rPr>
        <w:t>GRUIX DE CILINDRE PER A CÀRREGA EXTERNA</w:t>
      </w:r>
      <w:r w:rsidRPr="00BE609E">
        <w:rPr>
          <w:rFonts w:ascii="Arial" w:hAnsi="Arial" w:cs="Arial"/>
        </w:rPr>
        <w:t>. Després de determinar el gruix del cilindre, la deflexió del tub s’ha de calcular per la fórmula següent:</w:t>
      </w:r>
    </w:p>
    <w:p w:rsidR="007645FD" w:rsidRPr="00BE609E" w:rsidRDefault="007645FD" w:rsidP="007645FD">
      <w:pPr>
        <w:widowControl/>
        <w:ind w:left="3540"/>
        <w:jc w:val="both"/>
        <w:rPr>
          <w:rFonts w:ascii="Arial" w:hAnsi="Arial" w:cs="Arial"/>
        </w:rPr>
      </w:pPr>
      <w:r w:rsidRPr="00BE609E">
        <w:rPr>
          <w:rFonts w:ascii="Arial" w:hAnsi="Arial" w:cs="Arial"/>
          <w:position w:val="-24"/>
        </w:rPr>
        <w:object w:dxaOrig="2140" w:dyaOrig="600" w14:anchorId="0C55171F">
          <v:shape id="_x0000_i1027" type="#_x0000_t75" style="width:106.5pt;height:30pt" o:ole="">
            <v:imagedata r:id="rId11" o:title=""/>
          </v:shape>
          <o:OLEObject Type="Embed" ProgID="Equation.3" ShapeID="_x0000_i1027" DrawAspect="Content" ObjectID="_1689404927" r:id="rId12"/>
        </w:object>
      </w:r>
    </w:p>
    <w:p w:rsidR="007645FD" w:rsidRPr="00BE609E" w:rsidRDefault="007645FD" w:rsidP="007645FD">
      <w:pPr>
        <w:widowControl/>
        <w:spacing w:line="276" w:lineRule="auto"/>
        <w:ind w:left="907"/>
        <w:jc w:val="both"/>
        <w:rPr>
          <w:rFonts w:ascii="Arial" w:hAnsi="Arial" w:cs="Arial"/>
        </w:rPr>
      </w:pPr>
      <w:r w:rsidRPr="00BE609E">
        <w:rPr>
          <w:rFonts w:ascii="Arial" w:hAnsi="Arial" w:cs="Arial"/>
        </w:rPr>
        <w:t>on:</w:t>
      </w:r>
    </w:p>
    <w:p w:rsidR="007645FD" w:rsidRPr="00BE609E" w:rsidRDefault="007645FD" w:rsidP="007645FD">
      <w:pPr>
        <w:widowControl/>
        <w:tabs>
          <w:tab w:val="left" w:pos="1904"/>
        </w:tabs>
        <w:ind w:left="1071" w:hanging="504"/>
        <w:jc w:val="both"/>
        <w:rPr>
          <w:rFonts w:ascii="Arial" w:hAnsi="Arial" w:cs="Arial"/>
        </w:rPr>
      </w:pPr>
      <w:r w:rsidRPr="00BE609E">
        <w:rPr>
          <w:rFonts w:ascii="Arial" w:hAnsi="Arial" w:cs="Arial"/>
        </w:rPr>
        <w:tab/>
        <w:t>Defl</w:t>
      </w:r>
      <w:r w:rsidRPr="00BE609E">
        <w:rPr>
          <w:rFonts w:ascii="Arial" w:hAnsi="Arial" w:cs="Arial"/>
          <w:vertAlign w:val="subscript"/>
        </w:rPr>
        <w:t>x</w:t>
      </w:r>
      <w:r w:rsidRPr="00BE609E">
        <w:rPr>
          <w:rFonts w:ascii="Arial" w:hAnsi="Arial" w:cs="Arial"/>
        </w:rPr>
        <w:tab/>
        <w:t>deflexió vertical del tub, en polzades</w:t>
      </w:r>
    </w:p>
    <w:p w:rsidR="007645FD" w:rsidRPr="00BE609E" w:rsidRDefault="007645FD" w:rsidP="007645FD">
      <w:pPr>
        <w:widowControl/>
        <w:tabs>
          <w:tab w:val="left" w:pos="1904"/>
        </w:tabs>
        <w:ind w:left="2408" w:hanging="504"/>
        <w:jc w:val="both"/>
        <w:rPr>
          <w:rFonts w:ascii="Arial" w:hAnsi="Arial" w:cs="Arial"/>
          <w:sz w:val="18"/>
          <w:szCs w:val="18"/>
        </w:rPr>
      </w:pPr>
      <w:r w:rsidRPr="00BE609E">
        <w:rPr>
          <w:rFonts w:ascii="Arial" w:hAnsi="Arial" w:cs="Arial"/>
          <w:sz w:val="18"/>
          <w:szCs w:val="18"/>
        </w:rPr>
        <w:t>(no ha d’excedir del producte del diàmetre intern pel factor 0.0225).</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D</w:t>
      </w:r>
      <w:r w:rsidRPr="00BE609E">
        <w:rPr>
          <w:rFonts w:ascii="Arial" w:hAnsi="Arial" w:cs="Arial"/>
        </w:rPr>
        <w:tab/>
        <w:t>Factor de retardo de la deflexió (1.1).</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K</w:t>
      </w:r>
      <w:r w:rsidRPr="00BE609E">
        <w:rPr>
          <w:rFonts w:ascii="Arial" w:hAnsi="Arial" w:cs="Arial"/>
        </w:rPr>
        <w:tab/>
        <w:t>Constant del rebliment de suport (0.1).</w:t>
      </w:r>
    </w:p>
    <w:p w:rsidR="007645FD" w:rsidRPr="00BE609E" w:rsidRDefault="007645FD" w:rsidP="007645FD">
      <w:pPr>
        <w:widowControl/>
        <w:tabs>
          <w:tab w:val="left" w:pos="1904"/>
        </w:tabs>
        <w:ind w:left="708" w:firstLine="199"/>
        <w:jc w:val="both"/>
        <w:rPr>
          <w:rFonts w:ascii="Arial" w:hAnsi="Arial" w:cs="Arial"/>
        </w:rPr>
      </w:pPr>
      <w:r w:rsidRPr="00BE609E">
        <w:rPr>
          <w:rFonts w:ascii="Arial" w:hAnsi="Arial" w:cs="Arial"/>
          <w:vertAlign w:val="superscript"/>
        </w:rPr>
        <w:t xml:space="preserve">       (1)</w:t>
      </w:r>
      <w:r w:rsidRPr="00BE609E">
        <w:rPr>
          <w:rFonts w:ascii="Arial" w:hAnsi="Arial" w:cs="Arial"/>
        </w:rPr>
        <w:t>W</w:t>
      </w:r>
      <w:r w:rsidRPr="00BE609E">
        <w:rPr>
          <w:rFonts w:ascii="Arial" w:hAnsi="Arial" w:cs="Arial"/>
        </w:rPr>
        <w:tab/>
        <w:t>Càrrega vertical sobre el tub, lliures per polzada.</w:t>
      </w:r>
    </w:p>
    <w:p w:rsidR="007645FD" w:rsidRPr="00BE609E" w:rsidRDefault="007645FD" w:rsidP="007645FD">
      <w:pPr>
        <w:widowControl/>
        <w:tabs>
          <w:tab w:val="left" w:pos="1904"/>
        </w:tabs>
        <w:ind w:left="2142" w:hanging="726"/>
        <w:jc w:val="both"/>
        <w:rPr>
          <w:rFonts w:ascii="Arial" w:hAnsi="Arial" w:cs="Arial"/>
        </w:rPr>
      </w:pPr>
      <w:r w:rsidRPr="00BE609E">
        <w:rPr>
          <w:rFonts w:ascii="Arial" w:hAnsi="Arial" w:cs="Arial"/>
        </w:rPr>
        <w:t>r</w:t>
      </w:r>
      <w:r w:rsidRPr="00BE609E">
        <w:rPr>
          <w:rFonts w:ascii="Arial" w:hAnsi="Arial" w:cs="Arial"/>
        </w:rPr>
        <w:tab/>
        <w:t>Radi mig del cilindre d’acer del tub, polzades.</w:t>
      </w:r>
    </w:p>
    <w:p w:rsidR="007645FD" w:rsidRPr="00BE609E" w:rsidRDefault="007645FD" w:rsidP="007645FD">
      <w:pPr>
        <w:widowControl/>
        <w:tabs>
          <w:tab w:val="left" w:pos="1904"/>
        </w:tabs>
        <w:jc w:val="both"/>
        <w:rPr>
          <w:rFonts w:ascii="Arial" w:hAnsi="Arial" w:cs="Arial"/>
        </w:rPr>
      </w:pPr>
      <w:r w:rsidRPr="00BE609E">
        <w:rPr>
          <w:rFonts w:ascii="Arial" w:hAnsi="Arial" w:cs="Arial"/>
          <w:vertAlign w:val="superscript"/>
        </w:rPr>
        <w:t xml:space="preserve">       </w:t>
      </w:r>
      <w:r>
        <w:rPr>
          <w:rFonts w:ascii="Arial" w:hAnsi="Arial" w:cs="Arial"/>
          <w:vertAlign w:val="superscript"/>
        </w:rPr>
        <w:t xml:space="preserve">  </w:t>
      </w:r>
      <w:r w:rsidRPr="00BE609E">
        <w:rPr>
          <w:rFonts w:ascii="Arial" w:hAnsi="Arial" w:cs="Arial"/>
          <w:vertAlign w:val="superscript"/>
        </w:rPr>
        <w:t xml:space="preserve">                       (2)</w:t>
      </w:r>
      <w:r w:rsidRPr="00BE609E">
        <w:rPr>
          <w:rFonts w:ascii="Arial" w:hAnsi="Arial" w:cs="Arial"/>
        </w:rPr>
        <w:t>EI</w:t>
      </w:r>
      <w:r w:rsidRPr="00BE609E">
        <w:rPr>
          <w:rFonts w:ascii="Arial" w:hAnsi="Arial" w:cs="Arial"/>
        </w:rPr>
        <w:tab/>
        <w:t>Rigidesa de la paret del tub, lliures polzada.</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E'</w:t>
      </w:r>
      <w:r w:rsidRPr="00BE609E">
        <w:rPr>
          <w:rFonts w:ascii="Arial" w:hAnsi="Arial" w:cs="Arial"/>
        </w:rPr>
        <w:tab/>
        <w:t>Mòdul de reacció del terra, lliures per polzada quadrada</w:t>
      </w:r>
    </w:p>
    <w:p w:rsidR="007645FD" w:rsidRPr="00BE609E" w:rsidRDefault="007645FD" w:rsidP="007645FD">
      <w:pPr>
        <w:widowControl/>
        <w:tabs>
          <w:tab w:val="left" w:pos="1904"/>
        </w:tabs>
        <w:spacing w:after="120"/>
        <w:ind w:left="1905"/>
        <w:jc w:val="both"/>
        <w:rPr>
          <w:rFonts w:ascii="Arial" w:hAnsi="Arial" w:cs="Arial"/>
          <w:sz w:val="18"/>
          <w:szCs w:val="18"/>
        </w:rPr>
      </w:pPr>
      <w:r w:rsidRPr="00BE609E">
        <w:rPr>
          <w:rFonts w:ascii="Arial" w:hAnsi="Arial" w:cs="Arial"/>
          <w:sz w:val="18"/>
          <w:szCs w:val="18"/>
        </w:rPr>
        <w:t>[1100 lliures per polzada quadrada (77,4 Kg/cm²) per a 90% proctor/1500 lliures per polzada quadrada (105,5 Kg/cm²) per a 95% proctor/2500 lliures per polzada quadrada (175,8 Kg/cm²) per a formigó pobre, ciment-sorra, roca triturada].</w:t>
      </w:r>
    </w:p>
    <w:p w:rsidR="007645FD" w:rsidRPr="00BE609E" w:rsidRDefault="007645FD" w:rsidP="007645FD">
      <w:pPr>
        <w:widowControl/>
        <w:ind w:left="907"/>
        <w:jc w:val="both"/>
        <w:rPr>
          <w:rFonts w:ascii="Arial" w:hAnsi="Arial" w:cs="Arial"/>
          <w:b/>
          <w:bCs/>
        </w:rPr>
      </w:pPr>
      <w:r w:rsidRPr="00BE609E">
        <w:rPr>
          <w:rFonts w:ascii="Arial" w:hAnsi="Arial" w:cs="Arial"/>
          <w:b/>
          <w:bCs/>
        </w:rPr>
        <w:t xml:space="preserve">NOTA </w:t>
      </w:r>
      <w:r w:rsidRPr="00BE609E">
        <w:rPr>
          <w:rFonts w:ascii="Arial" w:hAnsi="Arial" w:cs="Arial"/>
          <w:b/>
          <w:bCs/>
          <w:vertAlign w:val="superscript"/>
        </w:rPr>
        <w:t>(1)</w:t>
      </w:r>
    </w:p>
    <w:p w:rsidR="007645FD" w:rsidRPr="00D759B2" w:rsidRDefault="007645FD" w:rsidP="00E95251">
      <w:pPr>
        <w:widowControl/>
        <w:tabs>
          <w:tab w:val="left" w:pos="1418"/>
        </w:tabs>
        <w:ind w:left="1418"/>
        <w:jc w:val="both"/>
        <w:rPr>
          <w:rFonts w:ascii="Arial" w:hAnsi="Arial" w:cs="Arial"/>
          <w:sz w:val="18"/>
          <w:szCs w:val="18"/>
        </w:rPr>
      </w:pPr>
      <w:r w:rsidRPr="00D759B2">
        <w:rPr>
          <w:rFonts w:ascii="Arial" w:hAnsi="Arial" w:cs="Arial"/>
          <w:sz w:val="18"/>
          <w:szCs w:val="18"/>
        </w:rPr>
        <w:t>Per a recobriments de terra sobre el tub de 3 m (10 peus) o superiors, la càrrega de terres es calcularà segons la canonada estigui en condició de rasa o terraplè, sense incloure les càrregues vives. Per a recobriments entre 0,90 m (3 peus) i 3 m (10 peus), s’hauran d’incloure a més la càrrega viva corresponent al carro HS-20 i sense coeficient d’impacte, i per a recobriments més petits de 0,9 m (3 peus) s’inclourà a més l’impacte. La determinació de factors de càrrega viva i factors d’impacte haurà de fer-se d’acord amb les recomanacions de l’associació AASHTO en la seva norma “Standard Specifications for Highwai Bridges”.</w:t>
      </w:r>
    </w:p>
    <w:p w:rsidR="007645FD" w:rsidRPr="00BE609E" w:rsidRDefault="007645FD" w:rsidP="007645FD">
      <w:pPr>
        <w:widowControl/>
        <w:tabs>
          <w:tab w:val="left" w:pos="1904"/>
        </w:tabs>
        <w:ind w:left="1904"/>
        <w:jc w:val="both"/>
        <w:rPr>
          <w:rFonts w:ascii="Arial" w:hAnsi="Arial" w:cs="Arial"/>
        </w:rPr>
      </w:pPr>
    </w:p>
    <w:p w:rsidR="007645FD" w:rsidRPr="00BE609E" w:rsidRDefault="007645FD" w:rsidP="007645FD">
      <w:pPr>
        <w:keepNext/>
        <w:widowControl/>
        <w:tabs>
          <w:tab w:val="left" w:pos="1904"/>
        </w:tabs>
        <w:ind w:left="1904"/>
        <w:jc w:val="both"/>
        <w:rPr>
          <w:rFonts w:ascii="Arial" w:hAnsi="Arial" w:cs="Arial"/>
          <w:b/>
          <w:bCs/>
        </w:rPr>
      </w:pPr>
      <w:r w:rsidRPr="00BE609E">
        <w:rPr>
          <w:rFonts w:ascii="Arial" w:hAnsi="Arial" w:cs="Arial"/>
          <w:b/>
          <w:bCs/>
        </w:rPr>
        <w:t>Condició de rasa:</w:t>
      </w:r>
    </w:p>
    <w:p w:rsidR="007645FD" w:rsidRPr="00BE609E" w:rsidRDefault="007645FD" w:rsidP="007645FD">
      <w:pPr>
        <w:widowControl/>
        <w:tabs>
          <w:tab w:val="left" w:pos="1904"/>
        </w:tabs>
        <w:ind w:left="1904"/>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r>
      <w:r w:rsidRPr="00BE609E">
        <w:rPr>
          <w:rFonts w:ascii="Arial" w:hAnsi="Arial" w:cs="Arial"/>
        </w:rPr>
        <w:tab/>
        <w:t>Wd = C</w:t>
      </w:r>
      <w:r w:rsidRPr="00BE609E">
        <w:rPr>
          <w:rFonts w:ascii="Arial" w:hAnsi="Arial" w:cs="Arial"/>
          <w:vertAlign w:val="subscript"/>
        </w:rPr>
        <w:t>d</w:t>
      </w:r>
      <w:r w:rsidRPr="00BE609E">
        <w:rPr>
          <w:rFonts w:ascii="Arial" w:hAnsi="Arial" w:cs="Arial"/>
        </w:rPr>
        <w:t>wB</w:t>
      </w:r>
      <w:r w:rsidRPr="00BE609E">
        <w:rPr>
          <w:rFonts w:ascii="Arial" w:hAnsi="Arial" w:cs="Arial"/>
          <w:vertAlign w:val="subscript"/>
        </w:rPr>
        <w:t>d</w:t>
      </w:r>
      <w:r w:rsidRPr="00BE609E">
        <w:rPr>
          <w:rFonts w:ascii="Arial" w:hAnsi="Arial" w:cs="Arial"/>
          <w:vertAlign w:val="superscript"/>
        </w:rPr>
        <w:t>2</w:t>
      </w:r>
    </w:p>
    <w:p w:rsidR="007645FD" w:rsidRPr="00BE609E" w:rsidRDefault="007645FD" w:rsidP="007645FD">
      <w:pPr>
        <w:keepNext/>
        <w:widowControl/>
        <w:tabs>
          <w:tab w:val="left" w:pos="1904"/>
        </w:tabs>
        <w:ind w:left="907" w:firstLine="510"/>
        <w:jc w:val="both"/>
        <w:rPr>
          <w:rFonts w:ascii="Arial" w:hAnsi="Arial" w:cs="Arial"/>
        </w:rPr>
      </w:pPr>
      <w:r w:rsidRPr="00BE609E">
        <w:rPr>
          <w:rFonts w:ascii="Arial" w:hAnsi="Arial" w:cs="Arial"/>
        </w:rPr>
        <w:tab/>
        <w:t>o</w:t>
      </w:r>
      <w:r>
        <w:rPr>
          <w:rFonts w:ascii="Arial" w:hAnsi="Arial" w:cs="Arial"/>
        </w:rPr>
        <w:t>n:</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C</w:t>
      </w:r>
      <w:r w:rsidRPr="00BE609E">
        <w:rPr>
          <w:rFonts w:ascii="Arial" w:hAnsi="Arial" w:cs="Arial"/>
          <w:vertAlign w:val="subscript"/>
        </w:rPr>
        <w:t>d</w:t>
      </w:r>
      <w:r w:rsidRPr="00BE609E">
        <w:rPr>
          <w:rFonts w:ascii="Arial" w:hAnsi="Arial" w:cs="Arial"/>
        </w:rPr>
        <w:tab/>
        <w:t>Coeficient de Càlcul</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Ku’</w:t>
      </w:r>
      <w:r w:rsidRPr="00BE609E">
        <w:rPr>
          <w:rFonts w:ascii="Arial" w:hAnsi="Arial" w:cs="Arial"/>
        </w:rPr>
        <w:tab/>
        <w:t>(0,13)</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w</w:t>
      </w:r>
      <w:r w:rsidRPr="00BE609E">
        <w:rPr>
          <w:rFonts w:ascii="Arial" w:hAnsi="Arial" w:cs="Arial"/>
        </w:rPr>
        <w:tab/>
        <w:t>(120) lliures per peu cúbic</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B</w:t>
      </w:r>
      <w:r w:rsidRPr="00BE609E">
        <w:rPr>
          <w:rFonts w:ascii="Arial" w:hAnsi="Arial" w:cs="Arial"/>
          <w:vertAlign w:val="subscript"/>
        </w:rPr>
        <w:t>d</w:t>
      </w:r>
      <w:r w:rsidRPr="00BE609E">
        <w:rPr>
          <w:rFonts w:ascii="Arial" w:hAnsi="Arial" w:cs="Arial"/>
        </w:rPr>
        <w:tab/>
        <w:t>Amplada de rasa a l’alçada de la generatriu superior</w:t>
      </w:r>
    </w:p>
    <w:p w:rsidR="007645FD" w:rsidRPr="00BE609E" w:rsidRDefault="007645FD" w:rsidP="00D759B2">
      <w:pPr>
        <w:widowControl/>
        <w:tabs>
          <w:tab w:val="left" w:pos="1904"/>
        </w:tabs>
        <w:ind w:left="1904"/>
        <w:jc w:val="both"/>
        <w:rPr>
          <w:rFonts w:ascii="Arial" w:hAnsi="Arial" w:cs="Arial"/>
        </w:rPr>
      </w:pPr>
    </w:p>
    <w:p w:rsidR="007645FD" w:rsidRPr="00BE609E" w:rsidRDefault="007645FD" w:rsidP="007645FD">
      <w:pPr>
        <w:keepNext/>
        <w:widowControl/>
        <w:tabs>
          <w:tab w:val="left" w:pos="1904"/>
        </w:tabs>
        <w:spacing w:line="360" w:lineRule="auto"/>
        <w:ind w:left="1904"/>
        <w:jc w:val="both"/>
        <w:rPr>
          <w:rFonts w:ascii="Arial" w:hAnsi="Arial" w:cs="Arial"/>
          <w:b/>
          <w:bCs/>
        </w:rPr>
      </w:pPr>
      <w:r w:rsidRPr="00BE609E">
        <w:rPr>
          <w:rFonts w:ascii="Arial" w:hAnsi="Arial" w:cs="Arial"/>
          <w:b/>
          <w:bCs/>
        </w:rPr>
        <w:lastRenderedPageBreak/>
        <w:t>Condició de Projecció Positiva de Terraplè:</w:t>
      </w:r>
    </w:p>
    <w:p w:rsidR="007645FD" w:rsidRPr="00BE609E" w:rsidRDefault="007645FD" w:rsidP="007645FD">
      <w:pPr>
        <w:widowControl/>
        <w:tabs>
          <w:tab w:val="left" w:pos="1904"/>
        </w:tabs>
        <w:ind w:left="1904"/>
        <w:jc w:val="both"/>
        <w:rPr>
          <w:rFonts w:ascii="Arial" w:hAnsi="Arial" w:cs="Arial"/>
          <w:vertAlign w:val="superscript"/>
        </w:rPr>
      </w:pPr>
      <w:r w:rsidRPr="00BE609E">
        <w:rPr>
          <w:rFonts w:ascii="Arial" w:hAnsi="Arial" w:cs="Arial"/>
        </w:rPr>
        <w:tab/>
      </w:r>
      <w:r w:rsidRPr="00BE609E">
        <w:rPr>
          <w:rFonts w:ascii="Arial" w:hAnsi="Arial" w:cs="Arial"/>
        </w:rPr>
        <w:tab/>
      </w:r>
      <w:r w:rsidRPr="00BE609E">
        <w:rPr>
          <w:rFonts w:ascii="Arial" w:hAnsi="Arial" w:cs="Arial"/>
        </w:rPr>
        <w:tab/>
      </w:r>
      <w:r w:rsidRPr="00BE609E">
        <w:rPr>
          <w:rFonts w:ascii="Arial" w:hAnsi="Arial" w:cs="Arial"/>
        </w:rPr>
        <w:tab/>
        <w:t>W</w:t>
      </w:r>
      <w:r w:rsidRPr="00BE609E">
        <w:rPr>
          <w:rFonts w:ascii="Arial" w:hAnsi="Arial" w:cs="Arial"/>
          <w:vertAlign w:val="subscript"/>
        </w:rPr>
        <w:t>c</w:t>
      </w:r>
      <w:r w:rsidRPr="00BE609E">
        <w:rPr>
          <w:rFonts w:ascii="Arial" w:hAnsi="Arial" w:cs="Arial"/>
        </w:rPr>
        <w:t xml:space="preserve"> = C</w:t>
      </w:r>
      <w:r w:rsidRPr="00BE609E">
        <w:rPr>
          <w:rFonts w:ascii="Arial" w:hAnsi="Arial" w:cs="Arial"/>
          <w:vertAlign w:val="subscript"/>
        </w:rPr>
        <w:t>c</w:t>
      </w:r>
      <w:r w:rsidRPr="00BE609E">
        <w:rPr>
          <w:rFonts w:ascii="Arial" w:hAnsi="Arial" w:cs="Arial"/>
        </w:rPr>
        <w:t>wB</w:t>
      </w:r>
      <w:r w:rsidRPr="00BE609E">
        <w:rPr>
          <w:rFonts w:ascii="Arial" w:hAnsi="Arial" w:cs="Arial"/>
          <w:vertAlign w:val="subscript"/>
        </w:rPr>
        <w:t>c</w:t>
      </w:r>
      <w:r w:rsidRPr="00BE609E">
        <w:rPr>
          <w:rFonts w:ascii="Arial" w:hAnsi="Arial" w:cs="Arial"/>
          <w:vertAlign w:val="superscript"/>
        </w:rPr>
        <w:t>2</w:t>
      </w:r>
    </w:p>
    <w:p w:rsidR="007645FD" w:rsidRPr="00BE609E" w:rsidRDefault="007645FD" w:rsidP="007645FD">
      <w:pPr>
        <w:keepNext/>
        <w:widowControl/>
        <w:tabs>
          <w:tab w:val="left" w:pos="1904"/>
        </w:tabs>
        <w:ind w:left="907" w:firstLine="509"/>
        <w:jc w:val="both"/>
        <w:rPr>
          <w:rFonts w:ascii="Arial" w:hAnsi="Arial" w:cs="Arial"/>
        </w:rPr>
      </w:pPr>
      <w:r w:rsidRPr="00BE609E">
        <w:rPr>
          <w:rFonts w:ascii="Arial" w:hAnsi="Arial" w:cs="Arial"/>
        </w:rPr>
        <w:tab/>
        <w:t>on:</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C</w:t>
      </w:r>
      <w:r w:rsidRPr="00BE609E">
        <w:rPr>
          <w:rFonts w:ascii="Arial" w:hAnsi="Arial" w:cs="Arial"/>
          <w:vertAlign w:val="subscript"/>
        </w:rPr>
        <w:t>c</w:t>
      </w:r>
      <w:r w:rsidRPr="00BE609E">
        <w:rPr>
          <w:rFonts w:ascii="Arial" w:hAnsi="Arial" w:cs="Arial"/>
        </w:rPr>
        <w:tab/>
        <w:t>Coeficient de Càlcul (basat en r</w:t>
      </w:r>
      <w:r w:rsidRPr="00BE609E">
        <w:rPr>
          <w:rFonts w:ascii="Arial" w:hAnsi="Arial" w:cs="Arial"/>
          <w:vertAlign w:val="subscript"/>
        </w:rPr>
        <w:t>sd</w:t>
      </w:r>
      <w:r w:rsidRPr="00BE609E">
        <w:rPr>
          <w:rFonts w:ascii="Arial" w:hAnsi="Arial" w:cs="Arial"/>
        </w:rPr>
        <w:t>P igual a 0,75</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Ku’</w:t>
      </w:r>
      <w:r w:rsidRPr="00BE609E">
        <w:rPr>
          <w:rFonts w:ascii="Arial" w:hAnsi="Arial" w:cs="Arial"/>
        </w:rPr>
        <w:tab/>
        <w:t>(0,19)</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w</w:t>
      </w:r>
      <w:r w:rsidRPr="00BE609E">
        <w:rPr>
          <w:rFonts w:ascii="Arial" w:hAnsi="Arial" w:cs="Arial"/>
        </w:rPr>
        <w:tab/>
        <w:t>(120) lliures per peu cúbic</w:t>
      </w:r>
    </w:p>
    <w:p w:rsidR="007645FD" w:rsidRPr="00BE609E" w:rsidRDefault="007645FD" w:rsidP="007645FD">
      <w:pPr>
        <w:widowControl/>
        <w:tabs>
          <w:tab w:val="left" w:pos="1904"/>
        </w:tabs>
        <w:ind w:left="907" w:firstLine="509"/>
        <w:jc w:val="both"/>
        <w:rPr>
          <w:rFonts w:ascii="Arial" w:hAnsi="Arial" w:cs="Arial"/>
        </w:rPr>
      </w:pPr>
      <w:r w:rsidRPr="00BE609E">
        <w:rPr>
          <w:rFonts w:ascii="Arial" w:hAnsi="Arial" w:cs="Arial"/>
        </w:rPr>
        <w:tab/>
      </w:r>
      <w:r w:rsidRPr="00BE609E">
        <w:rPr>
          <w:rFonts w:ascii="Arial" w:hAnsi="Arial" w:cs="Arial"/>
        </w:rPr>
        <w:tab/>
      </w:r>
      <w:r w:rsidRPr="00BE609E">
        <w:rPr>
          <w:rFonts w:ascii="Arial" w:hAnsi="Arial" w:cs="Arial"/>
        </w:rPr>
        <w:tab/>
        <w:t>B</w:t>
      </w:r>
      <w:r w:rsidRPr="00BE609E">
        <w:rPr>
          <w:rFonts w:ascii="Arial" w:hAnsi="Arial" w:cs="Arial"/>
          <w:vertAlign w:val="subscript"/>
        </w:rPr>
        <w:t>c</w:t>
      </w:r>
      <w:r w:rsidRPr="00BE609E">
        <w:rPr>
          <w:rFonts w:ascii="Arial" w:hAnsi="Arial" w:cs="Arial"/>
        </w:rPr>
        <w:tab/>
        <w:t>Diàmetre exterior del tub, en peus</w:t>
      </w:r>
    </w:p>
    <w:p w:rsidR="007645FD" w:rsidRPr="00BE609E" w:rsidRDefault="007645FD" w:rsidP="00D759B2">
      <w:pPr>
        <w:widowControl/>
        <w:tabs>
          <w:tab w:val="left" w:pos="1904"/>
        </w:tabs>
        <w:ind w:left="1904"/>
        <w:jc w:val="both"/>
        <w:rPr>
          <w:rFonts w:ascii="Arial" w:hAnsi="Arial" w:cs="Arial"/>
        </w:rPr>
      </w:pPr>
    </w:p>
    <w:p w:rsidR="007645FD" w:rsidRPr="00BE609E" w:rsidRDefault="007645FD" w:rsidP="007645FD">
      <w:pPr>
        <w:widowControl/>
        <w:ind w:left="907"/>
        <w:jc w:val="both"/>
        <w:rPr>
          <w:rFonts w:ascii="Arial" w:hAnsi="Arial" w:cs="Arial"/>
          <w:b/>
          <w:bCs/>
        </w:rPr>
      </w:pPr>
      <w:r w:rsidRPr="00BE609E">
        <w:rPr>
          <w:rFonts w:ascii="Arial" w:hAnsi="Arial" w:cs="Arial"/>
          <w:b/>
          <w:bCs/>
        </w:rPr>
        <w:t xml:space="preserve">NOTA </w:t>
      </w:r>
      <w:r w:rsidRPr="00BE609E">
        <w:rPr>
          <w:rFonts w:ascii="Arial" w:hAnsi="Arial" w:cs="Arial"/>
          <w:b/>
          <w:bCs/>
          <w:vertAlign w:val="superscript"/>
        </w:rPr>
        <w:t>(2)</w:t>
      </w:r>
    </w:p>
    <w:p w:rsidR="007645FD" w:rsidRPr="00BE609E" w:rsidRDefault="007645FD" w:rsidP="00E95251">
      <w:pPr>
        <w:widowControl/>
        <w:tabs>
          <w:tab w:val="left" w:pos="1418"/>
        </w:tabs>
        <w:ind w:left="1418"/>
        <w:jc w:val="both"/>
        <w:rPr>
          <w:rFonts w:ascii="Arial" w:hAnsi="Arial" w:cs="Arial"/>
          <w:sz w:val="18"/>
          <w:szCs w:val="18"/>
        </w:rPr>
      </w:pPr>
      <w:r w:rsidRPr="00BE609E">
        <w:rPr>
          <w:rFonts w:ascii="Arial" w:hAnsi="Arial" w:cs="Arial"/>
          <w:sz w:val="18"/>
          <w:szCs w:val="18"/>
        </w:rPr>
        <w:t>Basat en la suma de la rigidesa de la paret del tub, EI, per al folre de morter, el recobriment de morter, i el cilindre d’acer, assumint que actua com un anell laminar de tres parts i que no existeix connexió entre el cilindre d’acer i el folre de morter o el recobriment de morter aplicats. El terme “rigidesa de la paret del tub” es defineix com a I, on “E” és el mòdul d’elasticitat (E'30.000.000 psi ó siguin 2.109.207 Kg/cm² per a acer i E'4.000.000 psi ó siguin 281.228 Kg/cm² per a morter) i “I” és el moment transversal d’inèrcia per unitat de longitud de la paret del tub, tenint present que en l’expressió anterior els factors han de ser compatibles dimensionalment.</w:t>
      </w:r>
    </w:p>
    <w:p w:rsidR="007645FD" w:rsidRPr="00BE609E" w:rsidRDefault="007645FD" w:rsidP="007645FD">
      <w:pPr>
        <w:widowControl/>
        <w:tabs>
          <w:tab w:val="left" w:pos="1904"/>
        </w:tabs>
        <w:ind w:left="567"/>
        <w:jc w:val="both"/>
        <w:rPr>
          <w:rFonts w:ascii="Arial" w:hAnsi="Arial" w:cs="Arial"/>
          <w:sz w:val="18"/>
          <w:szCs w:val="18"/>
        </w:rPr>
      </w:pPr>
    </w:p>
    <w:p w:rsidR="007645FD" w:rsidRPr="00BE609E" w:rsidRDefault="007645FD" w:rsidP="007645FD">
      <w:pPr>
        <w:widowControl/>
        <w:numPr>
          <w:ilvl w:val="0"/>
          <w:numId w:val="20"/>
        </w:numPr>
        <w:autoSpaceDE w:val="0"/>
        <w:autoSpaceDN w:val="0"/>
        <w:adjustRightInd w:val="0"/>
        <w:jc w:val="both"/>
        <w:rPr>
          <w:rFonts w:ascii="Arial" w:hAnsi="Arial" w:cs="Arial"/>
        </w:rPr>
      </w:pPr>
      <w:r w:rsidRPr="00BE609E">
        <w:rPr>
          <w:rFonts w:ascii="Arial" w:hAnsi="Arial" w:cs="Arial"/>
        </w:rPr>
        <w:t>Si la deflexió calculada, Defl</w:t>
      </w:r>
      <w:r w:rsidRPr="00BE609E">
        <w:rPr>
          <w:rFonts w:ascii="Arial" w:hAnsi="Arial" w:cs="Arial"/>
          <w:vertAlign w:val="subscript"/>
        </w:rPr>
        <w:t>x</w:t>
      </w:r>
      <w:r w:rsidRPr="00BE609E">
        <w:rPr>
          <w:rFonts w:ascii="Arial" w:hAnsi="Arial" w:cs="Arial"/>
        </w:rPr>
        <w:t>, excedeix 0,0025 multiplicat pel diàmetre intern, la secció complerta del tub haurà de ser augmentada de gruix o s’ha de millorar la qualitat del rebliment en la “zona del tub” per obtenir un mòdul de reacció del terra més alt, (per exemple formigó de resistència baixa, barreja de ciment amb terra o sorra o roca triturada).</w:t>
      </w:r>
    </w:p>
    <w:p w:rsidR="007645FD" w:rsidRPr="00BE609E" w:rsidRDefault="007645FD" w:rsidP="007645FD">
      <w:pPr>
        <w:widowControl/>
        <w:tabs>
          <w:tab w:val="left" w:pos="1904"/>
        </w:tabs>
        <w:ind w:left="567"/>
        <w:jc w:val="both"/>
        <w:rPr>
          <w:rFonts w:ascii="Arial" w:hAnsi="Arial" w:cs="Arial"/>
        </w:rPr>
      </w:pPr>
    </w:p>
    <w:p w:rsidR="007645FD" w:rsidRPr="00BE609E" w:rsidRDefault="007645FD" w:rsidP="007645FD">
      <w:pPr>
        <w:widowControl/>
        <w:numPr>
          <w:ilvl w:val="0"/>
          <w:numId w:val="20"/>
        </w:numPr>
        <w:autoSpaceDE w:val="0"/>
        <w:autoSpaceDN w:val="0"/>
        <w:adjustRightInd w:val="0"/>
        <w:jc w:val="both"/>
        <w:rPr>
          <w:rFonts w:ascii="Arial" w:hAnsi="Arial" w:cs="Arial"/>
        </w:rPr>
      </w:pPr>
      <w:r w:rsidRPr="00BE609E">
        <w:rPr>
          <w:rFonts w:ascii="Arial" w:hAnsi="Arial" w:cs="Arial"/>
          <w:b/>
          <w:bCs/>
          <w:u w:val="single"/>
        </w:rPr>
        <w:t>SOLDADURA D’ANELLS DE JUNTA PER RESISTIR TRACCIONS</w:t>
      </w:r>
      <w:r w:rsidRPr="00BE609E">
        <w:rPr>
          <w:rFonts w:ascii="Arial" w:hAnsi="Arial" w:cs="Arial"/>
        </w:rPr>
        <w:t>. On es facin servir tubs d’acer amb junta d’anells formats separadament i soldats a camp per resistir tracció, els anells  de la junta hauran de ser soldats al cilindre amb soldadura de filet doble.</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8" w:name="_Toc501023597"/>
      <w:bookmarkStart w:id="19" w:name="_Toc32839986"/>
      <w:r w:rsidRPr="00BE609E">
        <w:rPr>
          <w:rFonts w:ascii="Arial" w:hAnsi="Arial" w:cs="Arial"/>
          <w:b/>
          <w:u w:val="double"/>
        </w:rPr>
        <w:t>MATERIALS</w:t>
      </w:r>
      <w:bookmarkEnd w:id="18"/>
      <w:bookmarkEnd w:id="19"/>
    </w:p>
    <w:p w:rsidR="007645FD" w:rsidRPr="00BE609E" w:rsidRDefault="007645FD" w:rsidP="007645FD">
      <w:pPr>
        <w:widowControl/>
        <w:numPr>
          <w:ilvl w:val="0"/>
          <w:numId w:val="35"/>
        </w:numPr>
        <w:autoSpaceDE w:val="0"/>
        <w:autoSpaceDN w:val="0"/>
        <w:adjustRightInd w:val="0"/>
        <w:jc w:val="both"/>
        <w:rPr>
          <w:rFonts w:ascii="Arial" w:hAnsi="Arial" w:cs="Arial"/>
        </w:rPr>
      </w:pPr>
      <w:r w:rsidRPr="00BE609E">
        <w:rPr>
          <w:rFonts w:ascii="Arial" w:hAnsi="Arial" w:cs="Arial"/>
          <w:b/>
          <w:bCs/>
          <w:u w:val="single"/>
        </w:rPr>
        <w:t>CIMENT</w:t>
      </w:r>
      <w:r w:rsidRPr="00BE609E">
        <w:rPr>
          <w:rFonts w:ascii="Arial" w:hAnsi="Arial" w:cs="Arial"/>
        </w:rPr>
        <w:t>. El ciment per a morter haurà de complir amb els requisits de la norma ANSI/AWWA C-205 i amb la RC-75. L’addició de cendra fina o putzolana no està autoritzada.</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5"/>
        </w:numPr>
        <w:autoSpaceDE w:val="0"/>
        <w:autoSpaceDN w:val="0"/>
        <w:adjustRightInd w:val="0"/>
        <w:jc w:val="both"/>
        <w:rPr>
          <w:rFonts w:ascii="Arial" w:hAnsi="Arial" w:cs="Arial"/>
        </w:rPr>
      </w:pPr>
      <w:r w:rsidRPr="00BE609E">
        <w:rPr>
          <w:rFonts w:ascii="Arial" w:hAnsi="Arial" w:cs="Arial"/>
          <w:b/>
          <w:bCs/>
          <w:u w:val="single"/>
        </w:rPr>
        <w:t>ACER PER A CILINDRE I ACCESSORIS</w:t>
      </w:r>
      <w:r w:rsidRPr="00BE609E">
        <w:rPr>
          <w:rFonts w:ascii="Arial" w:hAnsi="Arial" w:cs="Arial"/>
        </w:rPr>
        <w:t>. Els tubs subministrats d’acord amb la norma ANSI/AWWA C-200 hauran de ser fabricats de xapa que compleixi els requisits de la norma ASTM A-570, Graus 30, 33, 36 ó 40, o de planxa que compleixi amb els requisits de les normes ASTM A-36, A-283, Graus C ó D, ó ASTM A-572, Grau 42, o de rotlle que compleixi amb els requisits de la norma ASTM A-139, Graus B i C. Totes les juntes longitudinals i circumferencials, siguin rectes o en espiral, hauran de ser soldades per testa, utilitzant un procediment aprovat de soldadura autògena elèctrica. Prèvia aprovació del CAT, podran utilitzar-se acers similars als citats anteriorment que es correspondran amb les normes UNE 36-560-73, UNTE 36-080-78, UNE 36-087-74 i UNE 36-090 i DIN-17100.</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5"/>
        </w:numPr>
        <w:autoSpaceDE w:val="0"/>
        <w:autoSpaceDN w:val="0"/>
        <w:adjustRightInd w:val="0"/>
        <w:jc w:val="both"/>
        <w:rPr>
          <w:rFonts w:ascii="Arial" w:hAnsi="Arial" w:cs="Arial"/>
        </w:rPr>
      </w:pPr>
      <w:r w:rsidRPr="00BE609E">
        <w:rPr>
          <w:rFonts w:ascii="Arial" w:hAnsi="Arial" w:cs="Arial"/>
        </w:rPr>
        <w:t>Qualsevol acer que es faci servir per a la fabricació de tubs, haurà de tenir un contingut de carbó que no excedeixi de 0,25% màxim, i haurà de tenir una elongació mínima de 20% en una secció de 50 mm (2 polzades) de longitud.</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5"/>
        </w:numPr>
        <w:autoSpaceDE w:val="0"/>
        <w:autoSpaceDN w:val="0"/>
        <w:adjustRightInd w:val="0"/>
        <w:jc w:val="both"/>
        <w:rPr>
          <w:rFonts w:ascii="Arial" w:hAnsi="Arial" w:cs="Arial"/>
        </w:rPr>
      </w:pPr>
      <w:r w:rsidRPr="00BE609E">
        <w:rPr>
          <w:rFonts w:ascii="Arial" w:hAnsi="Arial" w:cs="Arial"/>
        </w:rPr>
        <w:t>Tot acer que tingui un gruix més gran de 12,7 mm (1/2 polzada) i es faci servir en la fabricació de tubs, haurà de sotmetre’s a la prova de rigidesa de mossa utilitzant el procediment de prova Charpi (charpi V-Notch Test). L’acer haurà de resistir un impacte mínim de 33.9 Joules (25 ft-lb) a una temperatura de -1.1</w:t>
      </w:r>
      <w:r w:rsidRPr="00BE609E">
        <w:rPr>
          <w:rFonts w:ascii="Arial" w:hAnsi="Arial" w:cs="Arial"/>
        </w:rPr>
        <w:sym w:font="Symbol" w:char="F0B0"/>
      </w:r>
      <w:r w:rsidRPr="00BE609E">
        <w:rPr>
          <w:rFonts w:ascii="Arial" w:hAnsi="Arial" w:cs="Arial"/>
        </w:rPr>
        <w:t>C (30</w:t>
      </w:r>
      <w:r w:rsidRPr="00BE609E">
        <w:rPr>
          <w:rFonts w:ascii="Arial" w:hAnsi="Arial" w:cs="Arial"/>
        </w:rPr>
        <w:sym w:font="Symbol" w:char="F0B0"/>
      </w:r>
      <w:r w:rsidRPr="00BE609E">
        <w:rPr>
          <w:rFonts w:ascii="Arial" w:hAnsi="Arial" w:cs="Arial"/>
        </w:rPr>
        <w:t>F).</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5"/>
        </w:numPr>
        <w:autoSpaceDE w:val="0"/>
        <w:autoSpaceDN w:val="0"/>
        <w:adjustRightInd w:val="0"/>
        <w:jc w:val="both"/>
        <w:rPr>
          <w:rFonts w:ascii="Arial" w:hAnsi="Arial" w:cs="Arial"/>
        </w:rPr>
      </w:pPr>
      <w:r w:rsidRPr="00BE609E">
        <w:rPr>
          <w:rFonts w:ascii="Arial" w:hAnsi="Arial" w:cs="Arial"/>
          <w:b/>
          <w:bCs/>
          <w:u w:val="single"/>
        </w:rPr>
        <w:t>RECOBRIMENT D’ESMALT DE QUITRÀ</w:t>
      </w:r>
      <w:r w:rsidRPr="00BE609E">
        <w:rPr>
          <w:rFonts w:ascii="Arial" w:hAnsi="Arial" w:cs="Arial"/>
        </w:rPr>
        <w:t>.  El recobriment protector haurà de tenir una malla de fibra de vidre amb esmalt de quitrà i un embolcall lligat de feltre d’asbest, d’acord amb els requisits de la norma ANSI/AWWA C-203, Secció 2, modificada per l’Apèndix A, Secció AI.5.</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5"/>
        </w:numPr>
        <w:autoSpaceDE w:val="0"/>
        <w:autoSpaceDN w:val="0"/>
        <w:adjustRightInd w:val="0"/>
        <w:spacing w:after="120"/>
        <w:jc w:val="both"/>
        <w:rPr>
          <w:rFonts w:ascii="Arial" w:hAnsi="Arial" w:cs="Arial"/>
        </w:rPr>
      </w:pPr>
      <w:r w:rsidRPr="00BE609E">
        <w:rPr>
          <w:rFonts w:ascii="Arial" w:hAnsi="Arial" w:cs="Arial"/>
        </w:rPr>
        <w:t xml:space="preserve">El sistema de recobriment amb esmalt de quitrà haurà d’incloure el següent: </w:t>
      </w:r>
    </w:p>
    <w:p w:rsidR="007645FD" w:rsidRPr="00BE609E" w:rsidRDefault="007645FD" w:rsidP="007645FD">
      <w:pPr>
        <w:widowControl/>
        <w:numPr>
          <w:ilvl w:val="0"/>
          <w:numId w:val="50"/>
        </w:numPr>
        <w:autoSpaceDE w:val="0"/>
        <w:autoSpaceDN w:val="0"/>
        <w:adjustRightInd w:val="0"/>
        <w:spacing w:after="120"/>
        <w:jc w:val="both"/>
        <w:rPr>
          <w:rFonts w:ascii="Arial" w:hAnsi="Arial" w:cs="Arial"/>
        </w:rPr>
      </w:pPr>
      <w:r w:rsidRPr="00BE609E">
        <w:rPr>
          <w:rFonts w:ascii="Arial" w:hAnsi="Arial" w:cs="Arial"/>
        </w:rPr>
        <w:t>Netejar i polir l’exterior del tub amb raig d’aire i/o perdigons.</w:t>
      </w:r>
    </w:p>
    <w:p w:rsidR="007645FD" w:rsidRPr="00BE609E" w:rsidRDefault="007645FD" w:rsidP="007645FD">
      <w:pPr>
        <w:widowControl/>
        <w:numPr>
          <w:ilvl w:val="0"/>
          <w:numId w:val="50"/>
        </w:numPr>
        <w:autoSpaceDE w:val="0"/>
        <w:autoSpaceDN w:val="0"/>
        <w:adjustRightInd w:val="0"/>
        <w:spacing w:after="120"/>
        <w:jc w:val="both"/>
        <w:rPr>
          <w:rFonts w:ascii="Arial" w:hAnsi="Arial" w:cs="Arial"/>
        </w:rPr>
      </w:pPr>
      <w:r w:rsidRPr="00BE609E">
        <w:rPr>
          <w:rFonts w:ascii="Arial" w:hAnsi="Arial" w:cs="Arial"/>
        </w:rPr>
        <w:t>Pintar l’exterior del tub amb pintura imprimant</w:t>
      </w:r>
    </w:p>
    <w:p w:rsidR="007645FD" w:rsidRPr="00BE609E" w:rsidRDefault="007645FD" w:rsidP="007645FD">
      <w:pPr>
        <w:widowControl/>
        <w:numPr>
          <w:ilvl w:val="0"/>
          <w:numId w:val="50"/>
        </w:numPr>
        <w:autoSpaceDE w:val="0"/>
        <w:autoSpaceDN w:val="0"/>
        <w:adjustRightInd w:val="0"/>
        <w:spacing w:after="120"/>
        <w:jc w:val="both"/>
        <w:rPr>
          <w:rFonts w:ascii="Arial" w:hAnsi="Arial" w:cs="Arial"/>
        </w:rPr>
      </w:pPr>
      <w:r w:rsidRPr="00BE609E">
        <w:rPr>
          <w:rFonts w:ascii="Arial" w:hAnsi="Arial" w:cs="Arial"/>
        </w:rPr>
        <w:lastRenderedPageBreak/>
        <w:t>Recobrir l’exterior del tub amb esmalt del quitrà, primera capa</w:t>
      </w:r>
    </w:p>
    <w:p w:rsidR="007645FD" w:rsidRPr="00BE609E" w:rsidRDefault="007645FD" w:rsidP="007645FD">
      <w:pPr>
        <w:widowControl/>
        <w:numPr>
          <w:ilvl w:val="0"/>
          <w:numId w:val="50"/>
        </w:numPr>
        <w:autoSpaceDE w:val="0"/>
        <w:autoSpaceDN w:val="0"/>
        <w:adjustRightInd w:val="0"/>
        <w:spacing w:after="120"/>
        <w:jc w:val="both"/>
        <w:rPr>
          <w:rFonts w:ascii="Arial" w:hAnsi="Arial" w:cs="Arial"/>
        </w:rPr>
      </w:pPr>
      <w:r w:rsidRPr="00BE609E">
        <w:rPr>
          <w:rFonts w:ascii="Arial" w:hAnsi="Arial" w:cs="Arial"/>
        </w:rPr>
        <w:t>Aplicar al tub l’embolcall de malla de fibra de vidre de 0,46 mm (0,018 polzada) col·locant-la en l’esmalt quan encara estigui calent</w:t>
      </w:r>
    </w:p>
    <w:p w:rsidR="007645FD" w:rsidRPr="00BE609E" w:rsidRDefault="007645FD" w:rsidP="007645FD">
      <w:pPr>
        <w:widowControl/>
        <w:numPr>
          <w:ilvl w:val="0"/>
          <w:numId w:val="50"/>
        </w:numPr>
        <w:autoSpaceDE w:val="0"/>
        <w:autoSpaceDN w:val="0"/>
        <w:adjustRightInd w:val="0"/>
        <w:spacing w:after="120"/>
        <w:jc w:val="both"/>
        <w:rPr>
          <w:rFonts w:ascii="Arial" w:hAnsi="Arial" w:cs="Arial"/>
        </w:rPr>
      </w:pPr>
      <w:r w:rsidRPr="00BE609E">
        <w:rPr>
          <w:rFonts w:ascii="Arial" w:hAnsi="Arial" w:cs="Arial"/>
        </w:rPr>
        <w:t>Aplicar al tub la segona capa d’esmalt de quitrà</w:t>
      </w:r>
    </w:p>
    <w:p w:rsidR="007645FD" w:rsidRPr="00BE609E" w:rsidRDefault="007645FD" w:rsidP="007645FD">
      <w:pPr>
        <w:widowControl/>
        <w:numPr>
          <w:ilvl w:val="0"/>
          <w:numId w:val="50"/>
        </w:numPr>
        <w:autoSpaceDE w:val="0"/>
        <w:autoSpaceDN w:val="0"/>
        <w:adjustRightInd w:val="0"/>
        <w:spacing w:after="120"/>
        <w:jc w:val="both"/>
        <w:rPr>
          <w:rFonts w:ascii="Arial" w:hAnsi="Arial" w:cs="Arial"/>
        </w:rPr>
      </w:pPr>
      <w:r w:rsidRPr="00BE609E">
        <w:rPr>
          <w:rFonts w:ascii="Arial" w:hAnsi="Arial" w:cs="Arial"/>
        </w:rPr>
        <w:t>Aplicar al tub l’embolcall de feltre d’asbest</w:t>
      </w:r>
    </w:p>
    <w:p w:rsidR="007645FD" w:rsidRPr="00BE609E" w:rsidRDefault="007645FD" w:rsidP="007645FD">
      <w:pPr>
        <w:widowControl/>
        <w:numPr>
          <w:ilvl w:val="0"/>
          <w:numId w:val="50"/>
        </w:numPr>
        <w:autoSpaceDE w:val="0"/>
        <w:autoSpaceDN w:val="0"/>
        <w:adjustRightInd w:val="0"/>
        <w:jc w:val="both"/>
        <w:rPr>
          <w:rFonts w:ascii="Arial" w:hAnsi="Arial" w:cs="Arial"/>
        </w:rPr>
      </w:pPr>
      <w:r w:rsidRPr="00BE609E">
        <w:rPr>
          <w:rFonts w:ascii="Arial" w:hAnsi="Arial" w:cs="Arial"/>
        </w:rPr>
        <w:t>Blanquejar, aplicar pintura làtex o paper Kraft</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5"/>
        </w:numPr>
        <w:autoSpaceDE w:val="0"/>
        <w:autoSpaceDN w:val="0"/>
        <w:adjustRightInd w:val="0"/>
        <w:spacing w:after="120"/>
        <w:jc w:val="both"/>
        <w:rPr>
          <w:rFonts w:ascii="Arial" w:hAnsi="Arial" w:cs="Arial"/>
        </w:rPr>
      </w:pPr>
      <w:r w:rsidRPr="00BE609E">
        <w:rPr>
          <w:rFonts w:ascii="Arial" w:hAnsi="Arial" w:cs="Arial"/>
          <w:b/>
          <w:bCs/>
          <w:u w:val="single"/>
        </w:rPr>
        <w:t>RECOBRIMENT DE CINTA, DE CAPA MÚLTIPLE, PREFABRICADA, APLICADA EN FRED</w:t>
      </w:r>
      <w:r w:rsidRPr="00BE609E">
        <w:rPr>
          <w:rFonts w:ascii="Arial" w:hAnsi="Arial" w:cs="Arial"/>
        </w:rPr>
        <w:t>.  Excepte com es descriu a continuació, aquest sistema de recobriment per a tubs rectes estarà d’acord amb la norma ANSI/AWWA C-214. El sistema haurà de consistir d’almenys les quatre capes següents:</w:t>
      </w:r>
    </w:p>
    <w:p w:rsidR="007645FD" w:rsidRPr="00BE609E" w:rsidRDefault="007645FD" w:rsidP="003D24B0">
      <w:pPr>
        <w:widowControl/>
        <w:numPr>
          <w:ilvl w:val="0"/>
          <w:numId w:val="51"/>
        </w:numPr>
        <w:autoSpaceDE w:val="0"/>
        <w:autoSpaceDN w:val="0"/>
        <w:adjustRightInd w:val="0"/>
        <w:spacing w:after="100"/>
        <w:jc w:val="both"/>
        <w:rPr>
          <w:rFonts w:ascii="Arial" w:hAnsi="Arial" w:cs="Arial"/>
        </w:rPr>
      </w:pPr>
      <w:r w:rsidRPr="00BE609E">
        <w:rPr>
          <w:rFonts w:ascii="Arial" w:hAnsi="Arial" w:cs="Arial"/>
        </w:rPr>
        <w:t>Capa de pintura imprimant</w:t>
      </w:r>
    </w:p>
    <w:p w:rsidR="007645FD" w:rsidRPr="00BE609E" w:rsidRDefault="007645FD" w:rsidP="003D24B0">
      <w:pPr>
        <w:widowControl/>
        <w:numPr>
          <w:ilvl w:val="0"/>
          <w:numId w:val="51"/>
        </w:numPr>
        <w:autoSpaceDE w:val="0"/>
        <w:autoSpaceDN w:val="0"/>
        <w:adjustRightInd w:val="0"/>
        <w:spacing w:after="100"/>
        <w:jc w:val="both"/>
        <w:rPr>
          <w:rFonts w:ascii="Arial" w:hAnsi="Arial" w:cs="Arial"/>
        </w:rPr>
      </w:pPr>
      <w:r w:rsidRPr="00BE609E">
        <w:rPr>
          <w:rFonts w:ascii="Arial" w:hAnsi="Arial" w:cs="Arial"/>
        </w:rPr>
        <w:t>Capa interior de cinta de protecció contra corrosió, de gruix 0,5 mm (0,020 polzada)</w:t>
      </w:r>
    </w:p>
    <w:p w:rsidR="007645FD" w:rsidRPr="00BE609E" w:rsidRDefault="007645FD" w:rsidP="003D24B0">
      <w:pPr>
        <w:widowControl/>
        <w:numPr>
          <w:ilvl w:val="0"/>
          <w:numId w:val="51"/>
        </w:numPr>
        <w:autoSpaceDE w:val="0"/>
        <w:autoSpaceDN w:val="0"/>
        <w:adjustRightInd w:val="0"/>
        <w:spacing w:after="100"/>
        <w:jc w:val="both"/>
        <w:rPr>
          <w:rFonts w:ascii="Arial" w:hAnsi="Arial" w:cs="Arial"/>
        </w:rPr>
      </w:pPr>
      <w:r w:rsidRPr="00BE609E">
        <w:rPr>
          <w:rFonts w:ascii="Arial" w:hAnsi="Arial" w:cs="Arial"/>
        </w:rPr>
        <w:t>Capa exterior de cinta de protecció mecànica, de gruix 0,76 mm (0,030 polzada)</w:t>
      </w:r>
    </w:p>
    <w:p w:rsidR="007645FD" w:rsidRPr="00BE609E" w:rsidRDefault="007645FD" w:rsidP="007645FD">
      <w:pPr>
        <w:widowControl/>
        <w:numPr>
          <w:ilvl w:val="0"/>
          <w:numId w:val="51"/>
        </w:numPr>
        <w:autoSpaceDE w:val="0"/>
        <w:autoSpaceDN w:val="0"/>
        <w:adjustRightInd w:val="0"/>
        <w:jc w:val="both"/>
        <w:rPr>
          <w:rFonts w:ascii="Arial" w:hAnsi="Arial" w:cs="Arial"/>
        </w:rPr>
      </w:pPr>
      <w:r w:rsidRPr="00BE609E">
        <w:rPr>
          <w:rFonts w:ascii="Arial" w:hAnsi="Arial" w:cs="Arial"/>
        </w:rPr>
        <w:t>Capa exterior de cinta de protecció mecànica, de gruix 0,76 mm (0,030 polzada)</w:t>
      </w:r>
    </w:p>
    <w:p w:rsidR="007645FD" w:rsidRPr="00BE609E" w:rsidRDefault="007645FD" w:rsidP="007645FD">
      <w:pPr>
        <w:widowControl/>
        <w:ind w:left="907"/>
        <w:jc w:val="both"/>
        <w:rPr>
          <w:rFonts w:ascii="Arial" w:hAnsi="Arial" w:cs="Arial"/>
        </w:rPr>
      </w:pPr>
    </w:p>
    <w:p w:rsidR="007645FD" w:rsidRPr="00BE609E" w:rsidRDefault="007645FD" w:rsidP="007645FD">
      <w:pPr>
        <w:widowControl/>
        <w:ind w:left="907"/>
        <w:jc w:val="both"/>
        <w:rPr>
          <w:rFonts w:ascii="Arial" w:hAnsi="Arial" w:cs="Arial"/>
        </w:rPr>
      </w:pPr>
      <w:r w:rsidRPr="00BE609E">
        <w:rPr>
          <w:rFonts w:ascii="Arial" w:hAnsi="Arial" w:cs="Arial"/>
        </w:rPr>
        <w:t>El gruix total del recobriment amb cinta haurà de ser d’almenys de 2 mm (0,080 polzada).</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0" w:name="_Toc501023598"/>
      <w:bookmarkStart w:id="21" w:name="_Toc32839987"/>
      <w:r w:rsidRPr="00BE609E">
        <w:rPr>
          <w:rFonts w:ascii="Arial" w:hAnsi="Arial" w:cs="Arial"/>
          <w:b/>
          <w:u w:val="double"/>
        </w:rPr>
        <w:t>PECES ESPECIALS I ACCESSORIS</w:t>
      </w:r>
      <w:bookmarkEnd w:id="20"/>
      <w:bookmarkEnd w:id="21"/>
    </w:p>
    <w:p w:rsidR="007645FD" w:rsidRPr="00BE609E" w:rsidRDefault="007645FD" w:rsidP="007645FD">
      <w:pPr>
        <w:widowControl/>
        <w:numPr>
          <w:ilvl w:val="0"/>
          <w:numId w:val="36"/>
        </w:numPr>
        <w:autoSpaceDE w:val="0"/>
        <w:autoSpaceDN w:val="0"/>
        <w:adjustRightInd w:val="0"/>
        <w:jc w:val="both"/>
        <w:rPr>
          <w:rFonts w:ascii="Arial" w:hAnsi="Arial" w:cs="Arial"/>
        </w:rPr>
      </w:pPr>
      <w:r w:rsidRPr="00BE609E">
        <w:rPr>
          <w:rFonts w:ascii="Arial" w:hAnsi="Arial" w:cs="Arial"/>
        </w:rPr>
        <w:t>Llevat que s’indiqui d’una altra manera en els Documents del Contracte totes les peces especials i accessoris hauran d’estar d’acord amb la Secció VII - “Tubs d’Acer - Fabricació de Peces Especials” i hauran de complir amb les dimensions especificades a la norma ANSI/AWWA C208.</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2" w:name="_Toc501023599"/>
      <w:bookmarkStart w:id="23" w:name="_Toc32839988"/>
      <w:r w:rsidRPr="00BE609E">
        <w:rPr>
          <w:rFonts w:ascii="Arial" w:hAnsi="Arial" w:cs="Arial"/>
          <w:b/>
          <w:u w:val="double"/>
        </w:rPr>
        <w:t>DISSENY DEL TUB</w:t>
      </w:r>
      <w:bookmarkEnd w:id="22"/>
      <w:bookmarkEnd w:id="23"/>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b/>
          <w:bCs/>
          <w:u w:val="single"/>
        </w:rPr>
        <w:t>GENERAL</w:t>
      </w:r>
      <w:r w:rsidRPr="00BE609E">
        <w:rPr>
          <w:rFonts w:ascii="Arial" w:hAnsi="Arial" w:cs="Arial"/>
        </w:rPr>
        <w:t xml:space="preserve">. Els tubs subministrats hauran de ser d’acer, folrats amb morter i recoberts amb esmalt de quitrà/embolicats amb cinta plàstica, i amb juntes proveïdes d’empaquetatges de cautxú o juntes soldades “in situ”, segons s’indiqui. Els tubs estaran formats per un cilindre d’acer, folrat en el taller amb morter de ciment </w:t>
      </w:r>
      <w:r w:rsidR="008C1BA6" w:rsidRPr="00BE609E">
        <w:rPr>
          <w:rFonts w:ascii="Arial" w:hAnsi="Arial" w:cs="Arial"/>
        </w:rPr>
        <w:t>pòrtland</w:t>
      </w:r>
      <w:r w:rsidRPr="00BE609E">
        <w:rPr>
          <w:rFonts w:ascii="Arial" w:hAnsi="Arial" w:cs="Arial"/>
        </w:rPr>
        <w:t xml:space="preserve"> i amb un recobriment extern d’esmalt de quitrà/embolicat en cinta plàstica.</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rPr>
        <w:t>Els tubs hauran de ser dissenyats, fabricats, provats, inspeccionats i marcats d’acord amb els requisits aplicables anotats anteriorment i, excepte quan es modifiqui a aquesta Especificació, haurà de complir amb la norma ANSI/AWWA C-200.</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b/>
          <w:bCs/>
          <w:u w:val="single"/>
        </w:rPr>
        <w:t>DIMENSIONS DELS TUBS</w:t>
      </w:r>
      <w:r w:rsidRPr="00BE609E">
        <w:rPr>
          <w:rFonts w:ascii="Arial" w:hAnsi="Arial" w:cs="Arial"/>
        </w:rPr>
        <w:t>. Els tubs hauran de ser del diàmetre i classe indicats. El gruix mínim del cilindre d’acer per a cada mida del tub serà l’especificat.</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b/>
          <w:bCs/>
          <w:u w:val="single"/>
        </w:rPr>
        <w:t>DIMENSIONS I ACCESSORIS</w:t>
      </w:r>
      <w:r w:rsidRPr="00BE609E">
        <w:rPr>
          <w:rFonts w:ascii="Arial" w:hAnsi="Arial" w:cs="Arial"/>
        </w:rPr>
        <w:t>. Els accessoris seran del diàmetre i classe indicats.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b/>
          <w:bCs/>
          <w:u w:val="single"/>
        </w:rPr>
        <w:t>DISSENY DE JUNTES</w:t>
      </w:r>
      <w:r w:rsidRPr="00BE609E">
        <w:rPr>
          <w:rFonts w:ascii="Arial" w:hAnsi="Arial" w:cs="Arial"/>
        </w:rPr>
        <w:t xml:space="preserve">. La junta “in situ” per a tubs d’acer serà una junta de solapa de soldadura senzilla o una junta amb empaquetatges de cautxú, per a totes les mides de tubs fins a un diàmetre de 1350 mm (54 polzades) inclusivament, i serà una junta de solapa de soldadura senzilla per a totes les mides de tubs amb diàmetres més grans de 1350 mm (54 polzades). Les juntes d’acoblament mecànic o amb brides, s’instal·laran allà on s’indiquin. Les unions de tapaboques es faran servir solament on es requereixin per a tancaments o allà on s’indiqui. Les juntes subministrades hauran de tenir una classificació de PRESSIÓ igual o superior a la del tub adjacent.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rPr>
        <w:t xml:space="preserve">Les juntes de solapa preparades per ser soldades “in situ”, hauran d’estar d’acord amb la norma ANSI/AWWA C-200. El mètode emprat per modelar, formar i determinar la mida dels extrems de campana, haurà de ser tal que no s’alterin substancialment les propietats físiques de l’acer. Llevat </w:t>
      </w:r>
      <w:r w:rsidRPr="00BE609E">
        <w:rPr>
          <w:rFonts w:ascii="Arial" w:hAnsi="Arial" w:cs="Arial"/>
        </w:rPr>
        <w:lastRenderedPageBreak/>
        <w:t>que el Director d’Obra ho autoritzi d’una altra manera, els extrems de campana es formaran per una premsa d’expansió o per un procés en el qual, el tub es mou axialment sobre un motlle, de manera que la planxa d’acer es deformi més enllà del seu límit elàstic, per formar una campana realment rodona, de mida i forma apropiada. No es permetrà cap procediment en el qual la campana es formi per laminat de rodatge. Les superfícies d’encavalcament de la campana i espiga s’han de dissenyar de manera que permetin tenir la canonada amb el radi mínim que figura en els plànols, però en cap cas la inclinació de la campana referida a l’eix longitudinal del tub, superarà els 2 graus  sexagesimals.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rPr>
        <w:t>Per a extrems de campana i espiga amb empaquetatges de cautxú, l’espai lliure entre la campana i l’espiga haurà de ser tal, que quan es combina amb la configuració de la ranura de l’empaquetatge i l’empaquetatge mateix, resultaran juntes impermeables a l’aigua, en totes les condicions de servei quan s’instal·lin correctament. El Contractista demanarà al fabricant dels tubs, que presenti els detalls complerts de la junta, amb dimensions i toleràncies significatives i, també que presenti les dades de funcionament (proves) que indiquin que la junta proposada ha funcionat satisfactòriament sota condicions similars. En absència d’un historial de funcionament (proves) s’hauran de presentar els resultats d’un programa de proves.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8"/>
        </w:numPr>
        <w:autoSpaceDE w:val="0"/>
        <w:autoSpaceDN w:val="0"/>
        <w:adjustRightInd w:val="0"/>
        <w:jc w:val="both"/>
        <w:rPr>
          <w:rFonts w:ascii="Arial" w:hAnsi="Arial" w:cs="Arial"/>
        </w:rPr>
      </w:pPr>
      <w:r w:rsidRPr="00BE609E">
        <w:rPr>
          <w:rFonts w:ascii="Arial" w:hAnsi="Arial" w:cs="Arial"/>
        </w:rPr>
        <w:t>Els folres interns i recobriments externs aplicats a fàbrica hauran d’interrompre’s en els extrems del tub, com figura als plànols, o com indiqui el Director de les Obres.</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4" w:name="_Toc501023600"/>
      <w:bookmarkStart w:id="25" w:name="_Toc32839989"/>
      <w:r w:rsidRPr="00BE609E">
        <w:rPr>
          <w:rFonts w:ascii="Arial" w:hAnsi="Arial" w:cs="Arial"/>
          <w:b/>
          <w:u w:val="double"/>
        </w:rPr>
        <w:t>FOLRE DE MORTER DE CIMENT</w:t>
      </w:r>
      <w:bookmarkEnd w:id="24"/>
      <w:bookmarkEnd w:id="25"/>
    </w:p>
    <w:p w:rsidR="007645FD" w:rsidRPr="00BE609E" w:rsidRDefault="007645FD" w:rsidP="007645FD">
      <w:pPr>
        <w:widowControl/>
        <w:numPr>
          <w:ilvl w:val="0"/>
          <w:numId w:val="39"/>
        </w:numPr>
        <w:autoSpaceDE w:val="0"/>
        <w:autoSpaceDN w:val="0"/>
        <w:adjustRightInd w:val="0"/>
        <w:jc w:val="both"/>
        <w:rPr>
          <w:rFonts w:ascii="Arial" w:hAnsi="Arial" w:cs="Arial"/>
        </w:rPr>
      </w:pPr>
      <w:r w:rsidRPr="00BE609E">
        <w:rPr>
          <w:rFonts w:ascii="Arial" w:hAnsi="Arial" w:cs="Arial"/>
          <w:b/>
          <w:bCs/>
          <w:u w:val="single"/>
        </w:rPr>
        <w:t>FOLRE DE MORTER DE CIMENT APLICAT EN FÀBRICA</w:t>
      </w:r>
      <w:r w:rsidRPr="00BE609E">
        <w:rPr>
          <w:rFonts w:ascii="Arial" w:hAnsi="Arial" w:cs="Arial"/>
        </w:rPr>
        <w:t>.  Excepte quan s’indiqui d’una altra manera, les superfícies interiors de tots els tubs, accessoris i peces especials d’acer, hauran de ser netejats, i folrats en la fàbrica amb folre de morter de ciment aplicat de manera centrífuga d’acord amb la norma ANSI/AWWA C-205. Durant l’operació de folrat i després d’ella, el tub s’haurà de mantenir rodó per mig d’abraçadores i puntals apropiats. Les màquines folradores hauran de ser d’un tipus que hagi estat utilitzat amb resultats satisfactoris en treballs similars i hauran de ser aprovades pel Director d’Obra. S’hauran de prendre totes les precaucions necessàries per evitar malmetre el folre. Si el folre es malmet o es troba defectuós en el moment de col·locar-lo, les porcions malmeses o no satisfactòries hauran de ser reemplaçades amb folre que compleixi aquestes Especificacions, sense cost addicional per al CAT.</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9"/>
        </w:numPr>
        <w:autoSpaceDE w:val="0"/>
        <w:autoSpaceDN w:val="0"/>
        <w:adjustRightInd w:val="0"/>
        <w:spacing w:after="120"/>
        <w:jc w:val="both"/>
        <w:rPr>
          <w:rFonts w:ascii="Arial" w:hAnsi="Arial" w:cs="Arial"/>
        </w:rPr>
      </w:pPr>
      <w:r w:rsidRPr="00BE609E">
        <w:rPr>
          <w:rFonts w:ascii="Arial" w:hAnsi="Arial" w:cs="Arial"/>
        </w:rPr>
        <w:t>El gruix mínim del folre haurà de ser com s’indica a la taula següent, amb una tolerància de més o menys del 25%:</w:t>
      </w:r>
    </w:p>
    <w:tbl>
      <w:tblPr>
        <w:tblW w:w="0" w:type="auto"/>
        <w:tblInd w:w="1530" w:type="dxa"/>
        <w:tblBorders>
          <w:top w:val="threeDEngrave" w:sz="6" w:space="0" w:color="auto"/>
          <w:bottom w:val="threeDEngrave"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1627"/>
        <w:gridCol w:w="1627"/>
        <w:gridCol w:w="1500"/>
        <w:gridCol w:w="1500"/>
      </w:tblGrid>
      <w:tr w:rsidR="007645FD" w:rsidRPr="00BE609E" w:rsidTr="00244AF4">
        <w:trPr>
          <w:cantSplit/>
          <w:trHeight w:val="284"/>
        </w:trPr>
        <w:tc>
          <w:tcPr>
            <w:tcW w:w="3254" w:type="dxa"/>
            <w:gridSpan w:val="2"/>
            <w:shd w:val="clear" w:color="auto" w:fill="C6D9F1" w:themeFill="text2" w:themeFillTint="33"/>
            <w:vAlign w:val="center"/>
          </w:tcPr>
          <w:p w:rsidR="007645FD" w:rsidRPr="00BE609E" w:rsidRDefault="007645FD" w:rsidP="00244AF4">
            <w:pPr>
              <w:widowControl/>
              <w:jc w:val="center"/>
              <w:rPr>
                <w:rFonts w:ascii="Arial" w:hAnsi="Arial" w:cs="Arial"/>
              </w:rPr>
            </w:pPr>
            <w:r w:rsidRPr="00BE609E">
              <w:rPr>
                <w:rFonts w:ascii="Arial" w:hAnsi="Arial" w:cs="Arial"/>
                <w:b/>
                <w:bCs/>
              </w:rPr>
              <w:t>DIÀMETRE NOMINAL del TUB</w:t>
            </w:r>
          </w:p>
        </w:tc>
        <w:tc>
          <w:tcPr>
            <w:tcW w:w="3000" w:type="dxa"/>
            <w:gridSpan w:val="2"/>
            <w:shd w:val="clear" w:color="auto" w:fill="C6D9F1" w:themeFill="text2" w:themeFillTint="33"/>
            <w:vAlign w:val="center"/>
          </w:tcPr>
          <w:p w:rsidR="007645FD" w:rsidRPr="00BE609E" w:rsidRDefault="007645FD" w:rsidP="00244AF4">
            <w:pPr>
              <w:widowControl/>
              <w:jc w:val="center"/>
              <w:rPr>
                <w:rFonts w:ascii="Arial" w:hAnsi="Arial" w:cs="Arial"/>
              </w:rPr>
            </w:pPr>
            <w:r w:rsidRPr="00BE609E">
              <w:rPr>
                <w:rFonts w:ascii="Arial" w:hAnsi="Arial" w:cs="Arial"/>
                <w:b/>
                <w:bCs/>
              </w:rPr>
              <w:t>GRUIX MÍNIM del FOLRE</w:t>
            </w:r>
          </w:p>
        </w:tc>
      </w:tr>
      <w:tr w:rsidR="007645FD" w:rsidRPr="00BE609E" w:rsidTr="00244AF4">
        <w:trPr>
          <w:cantSplit/>
          <w:trHeight w:val="284"/>
        </w:trPr>
        <w:tc>
          <w:tcPr>
            <w:tcW w:w="1627" w:type="dxa"/>
            <w:shd w:val="clear" w:color="auto" w:fill="D9D9D9" w:themeFill="background1" w:themeFillShade="D9"/>
            <w:vAlign w:val="center"/>
          </w:tcPr>
          <w:p w:rsidR="007645FD" w:rsidRPr="00BE609E" w:rsidRDefault="007645FD" w:rsidP="00244AF4">
            <w:pPr>
              <w:widowControl/>
              <w:jc w:val="center"/>
              <w:rPr>
                <w:rFonts w:ascii="Arial" w:hAnsi="Arial" w:cs="Arial"/>
                <w:sz w:val="18"/>
                <w:szCs w:val="18"/>
              </w:rPr>
            </w:pPr>
            <w:r w:rsidRPr="00BE609E">
              <w:rPr>
                <w:rFonts w:ascii="Arial" w:hAnsi="Arial" w:cs="Arial"/>
                <w:b/>
                <w:bCs/>
                <w:sz w:val="18"/>
                <w:szCs w:val="18"/>
              </w:rPr>
              <w:t>mm</w:t>
            </w:r>
          </w:p>
        </w:tc>
        <w:tc>
          <w:tcPr>
            <w:tcW w:w="1627" w:type="dxa"/>
            <w:shd w:val="clear" w:color="auto" w:fill="D9D9D9" w:themeFill="background1" w:themeFillShade="D9"/>
            <w:vAlign w:val="center"/>
          </w:tcPr>
          <w:p w:rsidR="007645FD" w:rsidRPr="00BE609E" w:rsidRDefault="007645FD" w:rsidP="00244AF4">
            <w:pPr>
              <w:widowControl/>
              <w:jc w:val="center"/>
              <w:rPr>
                <w:rFonts w:ascii="Arial" w:hAnsi="Arial" w:cs="Arial"/>
                <w:sz w:val="18"/>
                <w:szCs w:val="18"/>
              </w:rPr>
            </w:pPr>
            <w:r w:rsidRPr="00BE609E">
              <w:rPr>
                <w:rFonts w:ascii="Arial" w:hAnsi="Arial" w:cs="Arial"/>
                <w:b/>
                <w:bCs/>
                <w:sz w:val="18"/>
                <w:szCs w:val="18"/>
              </w:rPr>
              <w:t>Polzades</w:t>
            </w:r>
          </w:p>
        </w:tc>
        <w:tc>
          <w:tcPr>
            <w:tcW w:w="1500" w:type="dxa"/>
            <w:shd w:val="clear" w:color="auto" w:fill="D9D9D9" w:themeFill="background1" w:themeFillShade="D9"/>
            <w:vAlign w:val="center"/>
          </w:tcPr>
          <w:p w:rsidR="007645FD" w:rsidRPr="00BE609E" w:rsidRDefault="007645FD" w:rsidP="00244AF4">
            <w:pPr>
              <w:widowControl/>
              <w:jc w:val="center"/>
              <w:rPr>
                <w:rFonts w:ascii="Arial" w:hAnsi="Arial" w:cs="Arial"/>
                <w:sz w:val="18"/>
                <w:szCs w:val="18"/>
              </w:rPr>
            </w:pPr>
            <w:r w:rsidRPr="00BE609E">
              <w:rPr>
                <w:rFonts w:ascii="Arial" w:hAnsi="Arial" w:cs="Arial"/>
                <w:b/>
                <w:bCs/>
                <w:sz w:val="18"/>
                <w:szCs w:val="18"/>
              </w:rPr>
              <w:t>mm</w:t>
            </w:r>
          </w:p>
        </w:tc>
        <w:tc>
          <w:tcPr>
            <w:tcW w:w="1500" w:type="dxa"/>
            <w:shd w:val="clear" w:color="auto" w:fill="D9D9D9" w:themeFill="background1" w:themeFillShade="D9"/>
            <w:vAlign w:val="center"/>
          </w:tcPr>
          <w:p w:rsidR="007645FD" w:rsidRPr="00BE609E" w:rsidRDefault="007645FD" w:rsidP="00244AF4">
            <w:pPr>
              <w:widowControl/>
              <w:jc w:val="center"/>
              <w:rPr>
                <w:rFonts w:ascii="Arial" w:hAnsi="Arial" w:cs="Arial"/>
                <w:sz w:val="18"/>
                <w:szCs w:val="18"/>
              </w:rPr>
            </w:pPr>
            <w:r w:rsidRPr="00BE609E">
              <w:rPr>
                <w:rFonts w:ascii="Arial" w:hAnsi="Arial" w:cs="Arial"/>
                <w:b/>
                <w:bCs/>
                <w:sz w:val="18"/>
                <w:szCs w:val="18"/>
              </w:rPr>
              <w:t>Polzades</w:t>
            </w:r>
          </w:p>
        </w:tc>
      </w:tr>
      <w:tr w:rsidR="007645FD" w:rsidRPr="00BE609E" w:rsidTr="00244AF4">
        <w:trPr>
          <w:cantSplit/>
          <w:trHeight w:val="284"/>
        </w:trPr>
        <w:tc>
          <w:tcPr>
            <w:tcW w:w="1627" w:type="dxa"/>
            <w:vAlign w:val="center"/>
          </w:tcPr>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100 - 300</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325 - 400</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425 - 600</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més de 600</w:t>
            </w:r>
          </w:p>
        </w:tc>
        <w:tc>
          <w:tcPr>
            <w:tcW w:w="1627" w:type="dxa"/>
            <w:vAlign w:val="center"/>
          </w:tcPr>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4 - 12</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13 - 16</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17 - 24</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més de 24</w:t>
            </w:r>
          </w:p>
        </w:tc>
        <w:tc>
          <w:tcPr>
            <w:tcW w:w="1500" w:type="dxa"/>
            <w:vAlign w:val="center"/>
          </w:tcPr>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7,90</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9,50</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12,70</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19,00</w:t>
            </w:r>
          </w:p>
        </w:tc>
        <w:tc>
          <w:tcPr>
            <w:tcW w:w="1500" w:type="dxa"/>
            <w:vAlign w:val="center"/>
          </w:tcPr>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5/16</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3/8</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1/2</w:t>
            </w:r>
          </w:p>
          <w:p w:rsidR="007645FD" w:rsidRPr="00BE609E" w:rsidRDefault="007645FD" w:rsidP="00244AF4">
            <w:pPr>
              <w:widowControl/>
              <w:jc w:val="center"/>
              <w:rPr>
                <w:rFonts w:ascii="Arial" w:hAnsi="Arial" w:cs="Arial"/>
                <w:sz w:val="18"/>
                <w:szCs w:val="18"/>
              </w:rPr>
            </w:pPr>
            <w:r w:rsidRPr="00BE609E">
              <w:rPr>
                <w:rFonts w:ascii="Arial" w:hAnsi="Arial" w:cs="Arial"/>
                <w:sz w:val="18"/>
                <w:szCs w:val="18"/>
              </w:rPr>
              <w:t>3/4</w:t>
            </w:r>
          </w:p>
        </w:tc>
      </w:tr>
    </w:tbl>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9"/>
        </w:numPr>
        <w:autoSpaceDE w:val="0"/>
        <w:autoSpaceDN w:val="0"/>
        <w:adjustRightInd w:val="0"/>
        <w:jc w:val="both"/>
        <w:rPr>
          <w:rFonts w:ascii="Arial" w:hAnsi="Arial" w:cs="Arial"/>
        </w:rPr>
      </w:pPr>
      <w:r w:rsidRPr="00BE609E">
        <w:rPr>
          <w:rFonts w:ascii="Arial" w:hAnsi="Arial" w:cs="Arial"/>
        </w:rPr>
        <w:t xml:space="preserve">El tub s’ha de deixar sense folrar en la zona de la junta segons s’indiqui. Els extrems del folre s’han de deixar quadrats i uniformes. No es permetran cantells desiguals o </w:t>
      </w:r>
      <w:r w:rsidR="008C1BA6" w:rsidRPr="00BE609E">
        <w:rPr>
          <w:rFonts w:ascii="Arial" w:hAnsi="Arial" w:cs="Arial"/>
        </w:rPr>
        <w:t>aixamfranats</w:t>
      </w:r>
      <w:r w:rsidRPr="00BE609E">
        <w:rPr>
          <w:rFonts w:ascii="Arial" w:hAnsi="Arial" w:cs="Arial"/>
        </w:rPr>
        <w:t xml:space="preserve">. </w:t>
      </w:r>
    </w:p>
    <w:p w:rsidR="007645FD" w:rsidRPr="00BE609E" w:rsidRDefault="007645FD" w:rsidP="007645FD">
      <w:pPr>
        <w:widowControl/>
        <w:autoSpaceDE w:val="0"/>
        <w:autoSpaceDN w:val="0"/>
        <w:adjustRightInd w:val="0"/>
        <w:ind w:left="567"/>
        <w:jc w:val="both"/>
        <w:rPr>
          <w:rFonts w:ascii="Arial" w:hAnsi="Arial" w:cs="Arial"/>
        </w:rPr>
      </w:pPr>
    </w:p>
    <w:p w:rsidR="007645FD" w:rsidRPr="00BE609E" w:rsidRDefault="007645FD" w:rsidP="007645FD">
      <w:pPr>
        <w:widowControl/>
        <w:numPr>
          <w:ilvl w:val="0"/>
          <w:numId w:val="39"/>
        </w:numPr>
        <w:autoSpaceDE w:val="0"/>
        <w:autoSpaceDN w:val="0"/>
        <w:adjustRightInd w:val="0"/>
        <w:jc w:val="both"/>
        <w:rPr>
          <w:rFonts w:ascii="Arial" w:hAnsi="Arial" w:cs="Arial"/>
        </w:rPr>
      </w:pPr>
      <w:r w:rsidRPr="00BE609E">
        <w:rPr>
          <w:rFonts w:ascii="Arial" w:hAnsi="Arial" w:cs="Arial"/>
        </w:rPr>
        <w:t xml:space="preserve">Els folres defectuosos, a criteri del Director d’Obra, seran retirats de la paret del tub i seran reemplaçats amb el gruix total especificat. Els folres defectuosos es retallaran fins a deixar el cantell quadrat per evitar juntes desiguals.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39"/>
        </w:numPr>
        <w:autoSpaceDE w:val="0"/>
        <w:autoSpaceDN w:val="0"/>
        <w:adjustRightInd w:val="0"/>
        <w:jc w:val="both"/>
        <w:rPr>
          <w:rFonts w:ascii="Arial" w:hAnsi="Arial" w:cs="Arial"/>
        </w:rPr>
      </w:pPr>
      <w:r w:rsidRPr="00BE609E">
        <w:rPr>
          <w:rFonts w:ascii="Arial" w:hAnsi="Arial" w:cs="Arial"/>
        </w:rPr>
        <w:t>El ritme en l’aplicació del folre de morter s’haurà de regular perquè tot el treball manual, incloent la reparació d’àrees defectuoses es curi d’acord amb la norma ANSI/AWWA C-205. El morter de ciment per a pegats haurà de ser del mateix material del morter aplicat amb la màquina folradora, excepte que una classe més fina de sorra i morter més ric en ciment s’hauran d’utilitzar si la inspecció indica que aquesta barreja millorarà el folre final del tub.</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6" w:name="_Toc501023601"/>
      <w:bookmarkStart w:id="27" w:name="_Toc32839990"/>
      <w:r w:rsidRPr="00BE609E">
        <w:rPr>
          <w:rFonts w:ascii="Arial" w:hAnsi="Arial" w:cs="Arial"/>
          <w:b/>
          <w:u w:val="double"/>
        </w:rPr>
        <w:t>RECOBRIMENT EXTERIOR DE TUBS</w:t>
      </w:r>
      <w:bookmarkEnd w:id="26"/>
      <w:bookmarkEnd w:id="27"/>
    </w:p>
    <w:p w:rsidR="007645FD" w:rsidRPr="00BE609E" w:rsidRDefault="007645FD" w:rsidP="007645FD">
      <w:pPr>
        <w:widowControl/>
        <w:numPr>
          <w:ilvl w:val="0"/>
          <w:numId w:val="41"/>
        </w:numPr>
        <w:autoSpaceDE w:val="0"/>
        <w:autoSpaceDN w:val="0"/>
        <w:adjustRightInd w:val="0"/>
        <w:jc w:val="both"/>
        <w:rPr>
          <w:rFonts w:ascii="Arial" w:hAnsi="Arial" w:cs="Arial"/>
        </w:rPr>
      </w:pPr>
      <w:r w:rsidRPr="00BE609E">
        <w:rPr>
          <w:rFonts w:ascii="Arial" w:hAnsi="Arial" w:cs="Arial"/>
          <w:b/>
          <w:bCs/>
          <w:u w:val="single"/>
        </w:rPr>
        <w:t>RECOBRIMENT EXTERIOR DE TUBS EXPOSATS</w:t>
      </w:r>
      <w:r w:rsidRPr="00BE609E">
        <w:rPr>
          <w:rFonts w:ascii="Arial" w:hAnsi="Arial" w:cs="Arial"/>
        </w:rPr>
        <w:t>. Les superfícies externes de tubs, que estaran exposades a l’atmosfera dins d’estructures o damunt del terra s’hauran de netejar completament i després se les aplicarà una capa de pintura imprimant anticorrosiva, conforme als requisits de la secció titulada “Recobriment Protector”.</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1"/>
        </w:numPr>
        <w:autoSpaceDE w:val="0"/>
        <w:autoSpaceDN w:val="0"/>
        <w:adjustRightInd w:val="0"/>
        <w:jc w:val="both"/>
        <w:rPr>
          <w:rFonts w:ascii="Arial" w:hAnsi="Arial" w:cs="Arial"/>
        </w:rPr>
      </w:pPr>
      <w:r w:rsidRPr="00BE609E">
        <w:rPr>
          <w:rFonts w:ascii="Arial" w:hAnsi="Arial" w:cs="Arial"/>
          <w:b/>
          <w:bCs/>
          <w:u w:val="single"/>
        </w:rPr>
        <w:t>RECOBRIMENT EXTERIOR DE TUBS SOTERRATS</w:t>
      </w:r>
      <w:r w:rsidRPr="00BE609E">
        <w:rPr>
          <w:rFonts w:ascii="Arial" w:hAnsi="Arial" w:cs="Arial"/>
        </w:rPr>
        <w:t>. El recobriment exterior d’esmalt de quitrà per a tubs de servei soterrat haurà d’aplicar-se d’acord amb la norma ANSI/AWWA C-203, modificada pels paràgrafs 2.03 E i F d’aquesta Especificació. L’embolcall de cinta de capa múltiple, prefabricada, aplicada en fred, per a tubs soterrats s’aplicarà d’acord amb la norma ANSI/AWWA C-214, modificada pel paràgraf 2.03 G d’aquesta Especificació. Llevat que figuri d’una altra manera en els plànols, les superfícies exteriors de tubs o accessoris que passin per parets d’estructures s’han de recobrir des del centre de la paret o des de la brida de la paret fins a l’extrem soterrat del tub o accessori.</w:t>
      </w:r>
    </w:p>
    <w:p w:rsidR="007645FD" w:rsidRPr="00BE609E" w:rsidRDefault="007645FD" w:rsidP="007645FD">
      <w:pPr>
        <w:widowControl/>
        <w:jc w:val="both"/>
        <w:rPr>
          <w:rFonts w:ascii="Arial" w:hAnsi="Arial" w:cs="Arial"/>
        </w:rPr>
      </w:pPr>
    </w:p>
    <w:p w:rsidR="007645FD" w:rsidRPr="00BE609E" w:rsidRDefault="007645FD" w:rsidP="007645FD">
      <w:pPr>
        <w:widowControl/>
        <w:jc w:val="both"/>
        <w:rPr>
          <w:rFonts w:ascii="Arial" w:hAnsi="Arial" w:cs="Arial"/>
        </w:rPr>
      </w:pPr>
    </w:p>
    <w:p w:rsidR="007645FD" w:rsidRPr="00BE609E" w:rsidRDefault="007645FD" w:rsidP="007645FD">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8" w:name="_Toc501023602"/>
      <w:bookmarkStart w:id="29" w:name="_Toc32839991"/>
      <w:r w:rsidRPr="00BE609E">
        <w:rPr>
          <w:rFonts w:ascii="Arial" w:hAnsi="Arial" w:cs="Arial"/>
          <w:b/>
          <w:u w:val="double"/>
        </w:rPr>
        <w:t>ACCESSORIS</w:t>
      </w:r>
      <w:bookmarkEnd w:id="28"/>
      <w:bookmarkEnd w:id="29"/>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b/>
          <w:bCs/>
          <w:u w:val="single"/>
        </w:rPr>
        <w:t>BRIDES</w:t>
      </w:r>
      <w:r w:rsidRPr="00BE609E">
        <w:rPr>
          <w:rFonts w:ascii="Arial" w:hAnsi="Arial" w:cs="Arial"/>
        </w:rPr>
        <w:t xml:space="preserve">. Les brides es dissenyaran per a les diferents pressions de servei d’acord amb les normes DIN que figuren en aquestes Especificacions. La pressió mínima de disseny serà de 10 Kg/cm². Hauran de tenir les cares planes i llevat que s’indiqui d’una altra manera </w:t>
      </w:r>
      <w:r w:rsidR="008C1BA6">
        <w:rPr>
          <w:rFonts w:ascii="Arial" w:hAnsi="Arial" w:cs="Arial"/>
        </w:rPr>
        <w:t>s</w:t>
      </w:r>
      <w:r w:rsidRPr="00BE609E">
        <w:rPr>
          <w:rFonts w:ascii="Arial" w:hAnsi="Arial" w:cs="Arial"/>
        </w:rPr>
        <w:t>e subministraran forats i la seva cargoleria. El Contractista presentarà a aprovació del Director d’Obra el detall de les brides així com de la seva unió al tub.</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Les cares mecanitzades de totes les brides s’hauran de cobrir a la fàbrica amb una capa de compost anticorrosiu, marca Hougton “Rust-Veto 344” o “Rust-oleum R-9” o similar. Els cantells i la cara posterior s’hauran de cobrir al taller amb una capa del compost anomenat “Kopper's Bitumastic Mill Undercoat” o similar. Totes les superfícies de les brides cegues, excepte les superfícies tallades a màquina i les superfícies exposades a l’aigua durant l’operació de la canonada seran cobertes a fàbrica amb una capa d’aquest compost  “Kopper's Bitumastic Mill Undercoat”. Les cares internes de brides cegues hauran de ser cobertes amb morter de ciment el gruix del qual serà el mateix que del recobriment de morter de ciment del tub al qual s’acoblaran, com s’estableix en aquesta Especificació.</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Les brides cegues hauran d’estar d’acord amb la norma DIN-2527.</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Les brides tindran forats per a perns d’un diàmetre que sigui 6 mm (1/4 polzada) més gran que el diàmetre dels perns.</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Les gomes per a brides seran de 3 mm (1/8 polzada) de gruix, tipus d’anell, de secció compresa, sense asbest, marca Garlock Nº 3200 o similar.</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b/>
          <w:bCs/>
          <w:u w:val="single"/>
        </w:rPr>
        <w:t>JOC DE BRIDES D’AÏLLAMENT ELÈCTRIC</w:t>
      </w:r>
      <w:r w:rsidRPr="00BE609E">
        <w:rPr>
          <w:rFonts w:ascii="Arial" w:hAnsi="Arial" w:cs="Arial"/>
        </w:rPr>
        <w:t xml:space="preserve">. S’hauran d’instal·lar jocs de brides d’aïllament on s’indiqui en els plànols. Cada joc de brida d’aïllament, consistirà en una goma d’aïllament, maniguets i volanderes d’aïllament i una volandera d’acer. </w:t>
      </w:r>
    </w:p>
    <w:p w:rsidR="007645FD" w:rsidRPr="00BE609E" w:rsidRDefault="007645FD" w:rsidP="007645FD">
      <w:pPr>
        <w:widowControl/>
        <w:autoSpaceDE w:val="0"/>
        <w:autoSpaceDN w:val="0"/>
        <w:adjustRightInd w:val="0"/>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Les juntes d’aïllament seran de cara sencera, marca “JM Red Devil Tipe E” o similar. Els maniguets i volanderes d’aïllament seran d’una sola peça quan el diàmetre dels perns és de 37 mm  (1-1/2 polzades) o menys, i estaran fets de resina acetal. Quan el diàmetre dels perns és més gran que 37 mm (1-1/2 polzades), els maniguets i volanderes d’aïllament seran de dues peces i estaran fetes de polietilè o de material fenòlic.</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b/>
          <w:bCs/>
          <w:u w:val="single"/>
        </w:rPr>
        <w:t>PERNS PER A BRIDES</w:t>
      </w:r>
      <w:r w:rsidRPr="00BE609E">
        <w:rPr>
          <w:rFonts w:ascii="Arial" w:hAnsi="Arial" w:cs="Arial"/>
        </w:rPr>
        <w:t>. Les unions en totes les vàlvules es faran amb espàrrecs passants i tindran rosques hexagonals de servei pesat. Cargols mecanitzats es podran fer servir en totes les altres connexions de brides i estaran d’acord amb la norma DIN-601/555 i estaran proveïts de femelles hexagonals. Els  espàrrecs i els cargols sobresortiran de les femelles un mínim de 6 mm (1/4 de polzada).</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b/>
          <w:bCs/>
          <w:u w:val="single"/>
        </w:rPr>
        <w:t>ACOBLAMENTS MECÀNICS</w:t>
      </w:r>
      <w:r w:rsidRPr="00BE609E">
        <w:rPr>
          <w:rFonts w:ascii="Arial" w:hAnsi="Arial" w:cs="Arial"/>
        </w:rPr>
        <w:t xml:space="preserve">. Els extrems del tub allà on s’especifiqui, hauran d’estar preparats per acoblaments flexibles d’acer marca Dresser, Rockwell, Romac o similar. Els extrems llisos per utilitzar amb l’acoblament hauran de ser suaus i rodons en una distància de 0,3 m (12 polzades) dels extrems del tub i el seu diàmetre extern haurà de ser com a  màxim 0,4 mm (1/64 de polzada) més petit que el diàmetre nominal extern del tub. L’anell intermedi s’haurà de provar a l’expandir-lo sense escalfar-lo un mínim d’un ú per cent més enllà del límit elàstic per provar la resistència de la soldadura al mateix nivell de resistència que el metall base. La soldadura de l’anell intermedi serà sotmesa a una prova amb aire, per provar la seva porositat.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 xml:space="preserve">Les contrabrides seran d’una sola peça, de secció contornejada, soldades i estirades sense escalfar tal com les necessitin els anells intermigs.  Hauran de tenir una resistència suficient que permeti allotjar el mínim de perns necessaris per obtenir una PRESSIÓ adequada sobre les gomes sense produir un enrotllat excessiu. La forma de la contrabrida haurà de dissenyar-se de manera que produeixi el confinament necessari a la goma.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spacing w:after="120"/>
        <w:jc w:val="both"/>
        <w:rPr>
          <w:rFonts w:ascii="Arial" w:hAnsi="Arial" w:cs="Arial"/>
        </w:rPr>
      </w:pPr>
      <w:r w:rsidRPr="00BE609E">
        <w:rPr>
          <w:rFonts w:ascii="Arial" w:hAnsi="Arial" w:cs="Arial"/>
        </w:rPr>
        <w:t>Les gomes seran d’un material de compost de cautxú que no es deteriorarà per l’edat o per l’exposició a l’aire en les condicions normals d’aplec i ús. El cautxú de la goma haurà de complir les especificacions següents:</w:t>
      </w:r>
    </w:p>
    <w:p w:rsidR="007645FD" w:rsidRPr="00BE609E" w:rsidRDefault="007645FD" w:rsidP="00765CF2">
      <w:pPr>
        <w:widowControl/>
        <w:numPr>
          <w:ilvl w:val="0"/>
          <w:numId w:val="40"/>
        </w:numPr>
        <w:autoSpaceDE w:val="0"/>
        <w:autoSpaceDN w:val="0"/>
        <w:adjustRightInd w:val="0"/>
        <w:spacing w:line="276" w:lineRule="auto"/>
        <w:jc w:val="both"/>
        <w:rPr>
          <w:rFonts w:ascii="Arial" w:hAnsi="Arial" w:cs="Arial"/>
        </w:rPr>
      </w:pPr>
      <w:r w:rsidRPr="00BE609E">
        <w:rPr>
          <w:rFonts w:ascii="Arial" w:hAnsi="Arial" w:cs="Arial"/>
          <w:b/>
          <w:bCs/>
        </w:rPr>
        <w:t>Color</w:t>
      </w:r>
      <w:r w:rsidRPr="00BE609E">
        <w:rPr>
          <w:rFonts w:ascii="Arial" w:hAnsi="Arial" w:cs="Arial"/>
        </w:rPr>
        <w:tab/>
      </w:r>
      <w:r w:rsidRPr="00BE609E">
        <w:rPr>
          <w:rFonts w:ascii="Arial" w:hAnsi="Arial" w:cs="Arial"/>
        </w:rPr>
        <w:tab/>
      </w:r>
      <w:r w:rsidRPr="00BE609E">
        <w:rPr>
          <w:rFonts w:ascii="Arial" w:hAnsi="Arial" w:cs="Arial"/>
        </w:rPr>
        <w:tab/>
        <w:t>Negre atzabeja</w:t>
      </w:r>
    </w:p>
    <w:p w:rsidR="007645FD" w:rsidRPr="00BE609E" w:rsidRDefault="007645FD" w:rsidP="00765CF2">
      <w:pPr>
        <w:widowControl/>
        <w:numPr>
          <w:ilvl w:val="0"/>
          <w:numId w:val="40"/>
        </w:numPr>
        <w:autoSpaceDE w:val="0"/>
        <w:autoSpaceDN w:val="0"/>
        <w:adjustRightInd w:val="0"/>
        <w:spacing w:line="276" w:lineRule="auto"/>
        <w:jc w:val="both"/>
        <w:rPr>
          <w:rFonts w:ascii="Arial" w:hAnsi="Arial" w:cs="Arial"/>
        </w:rPr>
      </w:pPr>
      <w:r w:rsidRPr="00BE609E">
        <w:rPr>
          <w:rFonts w:ascii="Arial" w:hAnsi="Arial" w:cs="Arial"/>
          <w:b/>
          <w:bCs/>
        </w:rPr>
        <w:t>Superfície</w:t>
      </w:r>
      <w:r w:rsidRPr="00BE609E">
        <w:rPr>
          <w:rFonts w:ascii="Arial" w:hAnsi="Arial" w:cs="Arial"/>
        </w:rPr>
        <w:tab/>
      </w:r>
      <w:r w:rsidRPr="00BE609E">
        <w:rPr>
          <w:rFonts w:ascii="Arial" w:hAnsi="Arial" w:cs="Arial"/>
        </w:rPr>
        <w:tab/>
        <w:t>No es distorsiona</w:t>
      </w:r>
    </w:p>
    <w:p w:rsidR="007645FD" w:rsidRPr="00BE609E" w:rsidRDefault="007645FD" w:rsidP="00765CF2">
      <w:pPr>
        <w:widowControl/>
        <w:numPr>
          <w:ilvl w:val="0"/>
          <w:numId w:val="40"/>
        </w:numPr>
        <w:autoSpaceDE w:val="0"/>
        <w:autoSpaceDN w:val="0"/>
        <w:adjustRightInd w:val="0"/>
        <w:spacing w:line="276" w:lineRule="auto"/>
        <w:jc w:val="both"/>
        <w:rPr>
          <w:rFonts w:ascii="Arial" w:hAnsi="Arial" w:cs="Arial"/>
        </w:rPr>
      </w:pPr>
      <w:r w:rsidRPr="00BE609E">
        <w:rPr>
          <w:rFonts w:ascii="Arial" w:hAnsi="Arial" w:cs="Arial"/>
          <w:b/>
          <w:bCs/>
        </w:rPr>
        <w:t>Duresa del duròmetre</w:t>
      </w:r>
      <w:r w:rsidRPr="00BE609E">
        <w:rPr>
          <w:rFonts w:ascii="Arial" w:hAnsi="Arial" w:cs="Arial"/>
          <w:b/>
          <w:bCs/>
        </w:rPr>
        <w:tab/>
      </w:r>
      <w:r w:rsidRPr="00BE609E">
        <w:rPr>
          <w:rFonts w:ascii="Arial" w:hAnsi="Arial" w:cs="Arial"/>
        </w:rPr>
        <w:t>74 ± 5</w:t>
      </w:r>
    </w:p>
    <w:p w:rsidR="007645FD" w:rsidRPr="00BE609E" w:rsidRDefault="007645FD" w:rsidP="00765CF2">
      <w:pPr>
        <w:widowControl/>
        <w:numPr>
          <w:ilvl w:val="0"/>
          <w:numId w:val="40"/>
        </w:numPr>
        <w:autoSpaceDE w:val="0"/>
        <w:autoSpaceDN w:val="0"/>
        <w:adjustRightInd w:val="0"/>
        <w:spacing w:line="276" w:lineRule="auto"/>
        <w:jc w:val="both"/>
        <w:rPr>
          <w:rFonts w:ascii="Arial" w:hAnsi="Arial" w:cs="Arial"/>
        </w:rPr>
      </w:pPr>
      <w:r w:rsidRPr="00BE609E">
        <w:rPr>
          <w:rFonts w:ascii="Arial" w:hAnsi="Arial" w:cs="Arial"/>
          <w:b/>
          <w:bCs/>
        </w:rPr>
        <w:t>Resistència a tracció</w:t>
      </w:r>
      <w:r w:rsidRPr="00BE609E">
        <w:rPr>
          <w:rFonts w:ascii="Arial" w:hAnsi="Arial" w:cs="Arial"/>
        </w:rPr>
        <w:tab/>
        <w:t>70,3 Kg/cm² (1000 lliures per polzada quadrada) mínima</w:t>
      </w:r>
    </w:p>
    <w:p w:rsidR="007645FD" w:rsidRPr="00BE609E" w:rsidRDefault="007645FD" w:rsidP="007645FD">
      <w:pPr>
        <w:widowControl/>
        <w:numPr>
          <w:ilvl w:val="0"/>
          <w:numId w:val="40"/>
        </w:numPr>
        <w:autoSpaceDE w:val="0"/>
        <w:autoSpaceDN w:val="0"/>
        <w:adjustRightInd w:val="0"/>
        <w:jc w:val="both"/>
        <w:rPr>
          <w:rFonts w:ascii="Arial" w:hAnsi="Arial" w:cs="Arial"/>
        </w:rPr>
      </w:pPr>
      <w:r w:rsidRPr="00BE609E">
        <w:rPr>
          <w:rFonts w:ascii="Arial" w:hAnsi="Arial" w:cs="Arial"/>
          <w:b/>
          <w:bCs/>
        </w:rPr>
        <w:t>Elongació</w:t>
      </w:r>
      <w:r w:rsidRPr="00BE609E">
        <w:rPr>
          <w:rFonts w:ascii="Arial" w:hAnsi="Arial" w:cs="Arial"/>
          <w:b/>
          <w:bCs/>
        </w:rPr>
        <w:tab/>
      </w:r>
      <w:r w:rsidRPr="00BE609E">
        <w:rPr>
          <w:rFonts w:ascii="Arial" w:hAnsi="Arial" w:cs="Arial"/>
          <w:b/>
          <w:bCs/>
        </w:rPr>
        <w:tab/>
      </w:r>
      <w:r w:rsidRPr="00BE609E">
        <w:rPr>
          <w:rFonts w:ascii="Arial" w:hAnsi="Arial" w:cs="Arial"/>
        </w:rPr>
        <w:t>175% mínima</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 xml:space="preserve">Les gomes hauran de ser immunes a l’atac per les impureses que es troben normalment a l’aigua. Tots els empaquetatges hauran de complir amb els requisits de la norma ANSI/ASTM D-2000, AA709Z, i complir amb el sufix B13 Grau 3, a excepció d’allò indicat anteriorment. </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rPr>
        <w:t>On faci falta un acoblament d’aïllament elèctric ambdós costats de l’acoblament hauran de tenir una goma en forma de falca que es col·locarà sobre un maniguet de cautxú d’un compost d’aïllament per aïllar del tub totes les parts metàl·liques de l’acoblament.</w:t>
      </w:r>
    </w:p>
    <w:p w:rsidR="007645FD" w:rsidRPr="00BE609E" w:rsidRDefault="007645FD" w:rsidP="007645FD">
      <w:pPr>
        <w:widowControl/>
        <w:ind w:left="567"/>
        <w:jc w:val="both"/>
        <w:rPr>
          <w:rFonts w:ascii="Arial" w:hAnsi="Arial" w:cs="Arial"/>
        </w:rPr>
      </w:pPr>
    </w:p>
    <w:p w:rsidR="007645FD" w:rsidRPr="00BE609E" w:rsidRDefault="007645FD" w:rsidP="007645FD">
      <w:pPr>
        <w:widowControl/>
        <w:numPr>
          <w:ilvl w:val="0"/>
          <w:numId w:val="42"/>
        </w:numPr>
        <w:autoSpaceDE w:val="0"/>
        <w:autoSpaceDN w:val="0"/>
        <w:adjustRightInd w:val="0"/>
        <w:jc w:val="both"/>
        <w:rPr>
          <w:rFonts w:ascii="Arial" w:hAnsi="Arial" w:cs="Arial"/>
        </w:rPr>
      </w:pPr>
      <w:r w:rsidRPr="00BE609E">
        <w:rPr>
          <w:rFonts w:ascii="Arial" w:hAnsi="Arial" w:cs="Arial"/>
          <w:b/>
          <w:bCs/>
          <w:u w:val="single"/>
        </w:rPr>
        <w:t>JUNTES DE FIXACIÓ PER A TUBS COL·LOCATS AMB JUNTA ELÀSTICA</w:t>
      </w:r>
      <w:r w:rsidRPr="00BE609E">
        <w:rPr>
          <w:rFonts w:ascii="Arial" w:hAnsi="Arial" w:cs="Arial"/>
        </w:rPr>
        <w:t>.  Allà on s’indiqui als plànols, les juntes de fixació seran del tipus soldades “in situ”. Els dissenys contemplaran els esforços transmesos al cilindre d’acer, als anells de la junta  i a la soldadura causats per les traccions produïdes en els finals de tub, corbes, reduccions, i vàlvules per la pressió de servei. Per a les juntes soldades a camp, els esforços de disseny no hauran de superar el 50% del límit elàstic especificat per al grau d’acer utilitzat,  o 1160 Kg/cm² (16,500 lliures per polzada quadrada) qualsevol que sigui més petit, en la part que s’analitza quan s’assumeix que la tracció longitudinal es distribueix uniformement al voltant de la circumferència de la junta. L’àrea des del cilindre d’acer es pot reduir progressivament des del punt de tracció màxima fins a l’extrem de la longitud soldada. Totes les juntes soldades treballant a tracció hauran de tenir els anells de la junta fixats al cilindre per soldadura de filet doble. En els acoblaments flexibles que necessitin brides per transmetre traccions, aquestes hauran de complir les Especificacions de la norma AWWA M-11.</w:t>
      </w:r>
    </w:p>
    <w:p w:rsidR="007645FD" w:rsidRPr="00BE609E" w:rsidRDefault="007645FD" w:rsidP="007645FD">
      <w:pPr>
        <w:widowControl/>
        <w:autoSpaceDE w:val="0"/>
        <w:autoSpaceDN w:val="0"/>
        <w:adjustRightInd w:val="0"/>
        <w:jc w:val="both"/>
        <w:rPr>
          <w:rFonts w:ascii="Arial" w:hAnsi="Arial" w:cs="Arial"/>
        </w:rPr>
      </w:pPr>
    </w:p>
    <w:p w:rsidR="0031287F" w:rsidRPr="00E52A01" w:rsidRDefault="001675E2" w:rsidP="00E52A01">
      <w:pPr>
        <w:spacing w:line="720" w:lineRule="auto"/>
        <w:jc w:val="both"/>
        <w:outlineLvl w:val="0"/>
        <w:rPr>
          <w:rFonts w:ascii="Arial" w:hAnsi="Arial" w:cs="Arial"/>
          <w:b/>
          <w:i/>
          <w:color w:val="002060"/>
          <w:sz w:val="24"/>
          <w:szCs w:val="24"/>
        </w:rPr>
      </w:pPr>
      <w:r w:rsidRPr="00EA2F49">
        <w:rPr>
          <w:rFonts w:ascii="Arial" w:hAnsi="Arial" w:cs="Arial"/>
        </w:rPr>
        <w:br w:type="page"/>
      </w:r>
      <w:bookmarkStart w:id="30" w:name="_Toc32839992"/>
      <w:r w:rsidR="0031287F" w:rsidRPr="00E52A01">
        <w:rPr>
          <w:rFonts w:ascii="Arial" w:hAnsi="Arial" w:cs="Arial"/>
          <w:b/>
          <w:i/>
          <w:color w:val="002060"/>
          <w:sz w:val="24"/>
          <w:szCs w:val="24"/>
        </w:rPr>
        <w:lastRenderedPageBreak/>
        <w:t>PART III.  Execució</w:t>
      </w:r>
      <w:bookmarkEnd w:id="30"/>
    </w:p>
    <w:p w:rsidR="001675E2" w:rsidRPr="00EA2F49" w:rsidRDefault="001675E2" w:rsidP="005809D3">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1" w:name="_Toc32839993"/>
      <w:r w:rsidRPr="00EA2F49">
        <w:rPr>
          <w:rFonts w:ascii="Arial" w:hAnsi="Arial" w:cs="Arial"/>
          <w:b/>
          <w:u w:val="double"/>
        </w:rPr>
        <w:t>INSTAL·LACIÓ DE TUBS</w:t>
      </w:r>
      <w:bookmarkEnd w:id="31"/>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b/>
          <w:bCs/>
          <w:u w:val="single"/>
        </w:rPr>
        <w:t>MANEIG I APLEC</w:t>
      </w:r>
      <w:r w:rsidRPr="00BE609E">
        <w:rPr>
          <w:rFonts w:ascii="Arial" w:hAnsi="Arial" w:cs="Arial"/>
        </w:rPr>
        <w:t xml:space="preserve">. Tots els tubs, peces i accessoris s’han de manejar i protegir curosament contra danys al folre, al recobriment i a les superfícies interiors i exteriors, prenent precaucions especials contra l’impacte per xoc i les caigudes lliures. Tot l’equip de maneig de tubs, haurà de ser acceptat per la Direcció d’Obra. Els tubs no s’hauran de col·locar directament sobre el terra aspre sinó que hauran de ser suportats de manera que estiguin protegits contra malmeses, ja sigui perquè estiguin aplegats en les proximitats de la rasa o en una altra part. Els tubs hauran de ser manejats i aplegats d’acord amb els paràgrafs 2.01 C i E d’aquesta Especificació. No es podrà instal·lar cap tub el folre o recobriment i/o superfícies interna o externa del qual mostrin esquerdes o defectes que puguin ser perjudicials a criteri del Director d’Obra. Els defectes hauran de ser reparats a satisfacció del CAT o bé s’haurà de subministrar i instal·lar un tub nou sense cap cost addicional. </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Tot tub malmès abans de l’acabament de l’obra haurà de ser reparat o reemplaçat pel Contractista.</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 xml:space="preserve">El Contractista haurà d’inspeccionar cada tub i accessoris per assegurar-se de que no hi hagi seccions del tub que estiguin malmeses. El Contractista haurà d’eliminar qualsevol protuberància, mossa, restes de soldadura o qualsevol altre defecte petit abans d’estendre el tub. </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Abans de col·locar el tub en la rasa, cada tub o accessori haurà de ser netejat completament de qualsevol substància estranya que s’hagi dipositat i s’haurà de mantenir net a partir d’aquest moment. Per aquesta raó, les obertures dels tubs i accessoris ja instal·lats s’hauran de tancar durant qualsevol interrupció dels treballs.</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b/>
          <w:bCs/>
          <w:u w:val="single"/>
        </w:rPr>
        <w:t>ESTESA DE TUBS</w:t>
      </w:r>
      <w:r w:rsidRPr="00BE609E">
        <w:rPr>
          <w:rFonts w:ascii="Arial" w:hAnsi="Arial" w:cs="Arial"/>
        </w:rPr>
        <w:t>.  Quan s’estigui estenent el tub, aquest s’haurà de col·locar quan sigui possible, de manera que qualsevol part que estigui lleugerament malmesa quedi cap a dalt. L’àrea malmesa serà reparada de manera que l’acer quedi degudament protegit. Totes les àrees malmeses seran reparades fent servir materials i mètodes acceptats per la Direcció d’Obra.</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El tub s’haurà d’estendre directament sobre el material de préstecs del reblert de suport. No es permetrà cap suport sota el tub i el reblert de suport haurà de garantir un suport sòlid i continu en tota la longitud del tub. Es faran les excavacions que siguin necessàries per retirar els dispositius de maneig després d’estendre el tub. Es faran sobreexcavacions en el reblert de suport per a l’allotjament de les campanes, de manera que s’eviten sobrecàrregues puntuals en les mateixes, i en els acoblaments. En les juntes “in situ” es faran les sobreexcavacions que siguin necessàries, per permetre l’accés adequat a les juntes en les operacions de connexió i per a l’aplicació de recobriment final de protecció.</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Cada tub s’ha d’estendre en l’ordre i la posició  indicada en el programa d’estesa. Quan s’estenguin els tubs, aquests s’han d’estendre amb l’alienació i cota fixades, amb una tolerància de més o menys 25 mm (1 polzada). En trams horitzontals es procurarà que els tubs quedin a nivell.</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On fos necessari modificar l’alienació vertical del tub degut a obstacles imprevistos o a altres causes, el Director d’Obra pot canviar l’alienació i/o la rasant. Tal canvi es podrà fer per la deflexió de les juntes, per l’ús d’adaptadors o per l’ús d’accessoris addicionals. No obstant, en cap cas la deflexió de la junta podrà superar la màxima recomanada pel fabricant dels tubs. Cap junta es podrà desajustar una quantitat tal que sigui un detriment per a la resistència i la impermeabilitat a l’aigua de la junta completa. En tots els casos, l‘obertura de la junta, abans de completar l’aplicació del morter protector dins del tub, haurà d ser controlada.</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 xml:space="preserve">Excepte en els trams curts que autoritzi el Director d’Obra, els tubs s’estendran cap a dalt en desnivells que excedeixin el 10% de pendent. Els tubs que s’estenguin en terrenys descendents </w:t>
      </w:r>
      <w:r w:rsidRPr="00BE609E">
        <w:rPr>
          <w:rFonts w:ascii="Arial" w:hAnsi="Arial" w:cs="Arial"/>
        </w:rPr>
        <w:lastRenderedPageBreak/>
        <w:t xml:space="preserve">hauran de ser bloquejats i fixats fins que es col·loqui i subjecti el tub següent per prevenir el seu moviment. Totes les corbes s’instal·laran tal com s’indica als plànols. </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rPr>
        <w:t xml:space="preserve">Els puntals col·locats en els tubs, peces especials i accessoris s’han de mantenir fins que s’acabin les operacions de rebliment per a peces especials i accessoris d’un diàmetre de 1050 mm (42 polzades) i més. Els puntals per a peces especials fabricades de planxes d’acer de diàmetre més petit de 1050 mm (42 polzades) es poden retirar immediatament després d’estendre la peça; per tal de que, la deflexió de la peça especial durant i després del rebliment no excedeixi  la deflexió especificada. Després de col·locar el rebliment, els puntals es retiraran i quedaran en propietat del Contractista. </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b/>
          <w:bCs/>
          <w:u w:val="single"/>
        </w:rPr>
        <w:t>PROTECCIÓ CONTRA EL TEMPS FRED</w:t>
      </w:r>
      <w:r w:rsidRPr="00BE609E">
        <w:rPr>
          <w:rFonts w:ascii="Arial" w:hAnsi="Arial" w:cs="Arial"/>
        </w:rPr>
        <w:t xml:space="preserve">.  No s’instal·larà cap tub sobre un suport en el qual hagi penetrat el gebre ni quan hi hagi perill de formació de gel o de penetració de gebre en el fons de l’excavació. No es permetrà el muntatge de tubs llevat que es pugui garantir que la rasa es reblirà abans de que succeeixi la formació de gel i gebre. </w:t>
      </w:r>
    </w:p>
    <w:p w:rsidR="00BD2A00" w:rsidRPr="00BE609E" w:rsidRDefault="00BD2A00" w:rsidP="00BD2A00">
      <w:pPr>
        <w:widowControl/>
        <w:ind w:left="567"/>
        <w:jc w:val="both"/>
        <w:rPr>
          <w:rFonts w:ascii="Arial" w:hAnsi="Arial" w:cs="Arial"/>
        </w:rPr>
      </w:pPr>
    </w:p>
    <w:p w:rsidR="00BD2A00" w:rsidRPr="00BE609E" w:rsidRDefault="00BD2A00" w:rsidP="00BD2A00">
      <w:pPr>
        <w:widowControl/>
        <w:numPr>
          <w:ilvl w:val="0"/>
          <w:numId w:val="43"/>
        </w:numPr>
        <w:autoSpaceDE w:val="0"/>
        <w:autoSpaceDN w:val="0"/>
        <w:adjustRightInd w:val="0"/>
        <w:jc w:val="both"/>
        <w:rPr>
          <w:rFonts w:ascii="Arial" w:hAnsi="Arial" w:cs="Arial"/>
        </w:rPr>
      </w:pPr>
      <w:r w:rsidRPr="00BE609E">
        <w:rPr>
          <w:rFonts w:ascii="Arial" w:hAnsi="Arial" w:cs="Arial"/>
          <w:b/>
          <w:bCs/>
          <w:u w:val="single"/>
        </w:rPr>
        <w:t>NETEJA I PROTECCIÓ DE TUBS</w:t>
      </w:r>
      <w:r w:rsidRPr="00BE609E">
        <w:rPr>
          <w:rFonts w:ascii="Arial" w:hAnsi="Arial" w:cs="Arial"/>
        </w:rPr>
        <w:t xml:space="preserve">.  A mida que avanci l’estesa de tubs, el Contractista haurà de mantenir el seu interior lliure de tota runa, pedres, branques, etc. El Contractista haurà de netejar completament l’interior dels tubs, de tota sorra, engrut, residus de morter i qualsevol altra runa, tot just acabar l’estesa dels tubs, reblir les juntes amb lletada de ciment, i fer qualsevol reparació necessària abans de la prova hidrostàtica i desinfecció de la canonada. Es prendran les mesures de protecció necessàries per evitar la flotació de la canonada. </w:t>
      </w:r>
    </w:p>
    <w:p w:rsidR="00BD2A00" w:rsidRPr="00BE609E" w:rsidRDefault="00BD2A00" w:rsidP="00BD2A00">
      <w:pPr>
        <w:widowControl/>
        <w:jc w:val="both"/>
        <w:rPr>
          <w:rFonts w:ascii="Arial" w:hAnsi="Arial" w:cs="Arial"/>
        </w:rPr>
      </w:pPr>
    </w:p>
    <w:p w:rsidR="00BD2A00" w:rsidRPr="00BE609E" w:rsidRDefault="00BD2A00" w:rsidP="00BD2A00">
      <w:pPr>
        <w:widowControl/>
        <w:jc w:val="both"/>
        <w:rPr>
          <w:rFonts w:ascii="Arial" w:hAnsi="Arial" w:cs="Arial"/>
        </w:rPr>
      </w:pPr>
    </w:p>
    <w:p w:rsidR="00BD2A00" w:rsidRPr="00BE609E" w:rsidRDefault="00BD2A00" w:rsidP="00BD2A00">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2" w:name="_Toc501023605"/>
      <w:bookmarkStart w:id="33" w:name="_Toc32839994"/>
      <w:r w:rsidRPr="00BE609E">
        <w:rPr>
          <w:rFonts w:ascii="Arial" w:hAnsi="Arial" w:cs="Arial"/>
          <w:b/>
          <w:u w:val="double"/>
        </w:rPr>
        <w:t>JUNTES AMB GOMES DE CAUTXÚ</w:t>
      </w:r>
      <w:bookmarkEnd w:id="32"/>
      <w:bookmarkEnd w:id="33"/>
    </w:p>
    <w:p w:rsidR="00BD2A00" w:rsidRPr="00BE609E" w:rsidRDefault="00BD2A00" w:rsidP="00BD2A00">
      <w:pPr>
        <w:widowControl/>
        <w:numPr>
          <w:ilvl w:val="0"/>
          <w:numId w:val="44"/>
        </w:numPr>
        <w:autoSpaceDE w:val="0"/>
        <w:autoSpaceDN w:val="0"/>
        <w:adjustRightInd w:val="0"/>
        <w:jc w:val="both"/>
        <w:rPr>
          <w:rFonts w:ascii="Arial" w:hAnsi="Arial" w:cs="Arial"/>
        </w:rPr>
      </w:pPr>
      <w:r w:rsidRPr="00BE609E">
        <w:rPr>
          <w:rFonts w:ascii="Arial" w:hAnsi="Arial" w:cs="Arial"/>
        </w:rPr>
        <w:t>Immediatament abans d’unir els tubs, l’extrem d’espiga del tub s’ha de netejar completament i un anell net de cautxú, lubricat amb un lubricant aprovat de base vegetal, es col·locarà en l’allotjament de l’espiga. El volum de la goma ha de ser "igualat" quan es mogui una barra metàl·lica al voltant de la circumferència sencera entre la goma i l’anell de l’espiga. La campana del tub que ja estarà col·locada s’haurà de netejar curosament lubricant-la després amb un lubricant de base vegetal. L’espiga de la secció de tub s’inserirà llavors en la campana del tub instal·lat prèviament i es mouran les seves seccions telescòpiques fins ajustar-se en la seva posició definitiva. El tub haurà d’ajustar-se el màxim possible a la seva alineació teòrica. No es permetrà inclinar el tub per inserir l’espiga en la campana. Després d’endollar els tubs, un “calibre sensor” s’ha d’inserir en l’espai lliure i s’ha de moure al voltant de la perifèria de la junta per detectar qualsevol irregularitat en la posició de l’anell de cautxú. Si no es pot "sentir" la goma en tot el perímetre, la junta s’ha de desarmar. Si e l’empaquetatge no s’ha malmès, a criteri del Director d’Obra, es pot fer servir de nou però solament després que l’anell de campana i la goma hagin estat lubricats de nou. Les juntes soldades "in situ" estaran d’acord amb la norma ANSI/AWWA C-206.</w:t>
      </w:r>
    </w:p>
    <w:p w:rsidR="00BD2A00" w:rsidRPr="00BE609E" w:rsidRDefault="00BD2A00" w:rsidP="00BD2A00">
      <w:pPr>
        <w:widowControl/>
        <w:jc w:val="both"/>
        <w:rPr>
          <w:rFonts w:ascii="Arial" w:hAnsi="Arial" w:cs="Arial"/>
        </w:rPr>
      </w:pPr>
    </w:p>
    <w:p w:rsidR="00BD2A00" w:rsidRPr="00BE609E" w:rsidRDefault="00BD2A00" w:rsidP="00BD2A00">
      <w:pPr>
        <w:widowControl/>
        <w:jc w:val="both"/>
        <w:rPr>
          <w:rFonts w:ascii="Arial" w:hAnsi="Arial" w:cs="Arial"/>
        </w:rPr>
      </w:pPr>
    </w:p>
    <w:p w:rsidR="00BD2A00" w:rsidRPr="00BE609E" w:rsidRDefault="00BD2A00" w:rsidP="00BD2A00">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4" w:name="_Toc501023606"/>
      <w:bookmarkStart w:id="35" w:name="_Toc32839995"/>
      <w:r w:rsidRPr="00BE609E">
        <w:rPr>
          <w:rFonts w:ascii="Arial" w:hAnsi="Arial" w:cs="Arial"/>
          <w:b/>
          <w:u w:val="double"/>
        </w:rPr>
        <w:t>JUNTES SOLDADES</w:t>
      </w:r>
      <w:bookmarkEnd w:id="34"/>
      <w:bookmarkEnd w:id="35"/>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b/>
          <w:bCs/>
          <w:u w:val="single"/>
        </w:rPr>
        <w:t>GENERAL</w:t>
      </w:r>
      <w:r w:rsidRPr="00BE609E">
        <w:rPr>
          <w:rFonts w:ascii="Arial" w:hAnsi="Arial" w:cs="Arial"/>
        </w:rPr>
        <w:t>. Les juntes soldades “in situ” compliran amb la norma ANSI/AWWA C-206.</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rPr>
        <w:t xml:space="preserve">Quan la soldadura es realitzi per la part exterior, es deixarà espai suficient per a la seva execució i inspecció. </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rPr>
        <w:t>En la instal·lació de tubs amb juntes d’acer mitjançant anells que han estat formats en fred en premsa hidràulica, ja sigui en alienació recta o en corba, el tub s’ha d’estendre de manera que en qualsevol punt al voltant de la circumferència de la junta hagi un encavalcament mínim de 12,7 mm (1/2 polzada) i un espai mínim de 19 mm (3/4 polzada) més el gruix del cilindre d’acer, entre l’extrem d’espiga del tub i la tangent més propera a la corba de la campana.</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rPr>
        <w:t>Les unions amb tapaboques que s’especifiquin, tindran una amplada mínima de 0,15 m (6 polzades), del mateix gruix del cilindre del tub i haurà d’encavalcar-se un mínim de 19 mm (3/4 polzada) amb cada junta de tub.</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rPr>
        <w:lastRenderedPageBreak/>
        <w:t xml:space="preserve">Després d’instal·lar el tub a la rasa, i una vegada endollada correctament la junta, la longitud de tub entre les juntes haurà de ser coberta amb rebliment, un mínim de 0,3 m (1 peu) per damunt del tub. S’ha d’anar amb compte durant l’operació inicial de rebliment per evitar el moviment del tub i que el material de rebliment es dipositi en la junta. </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rPr>
        <w:t xml:space="preserve">Abans de començar la soldadura de la junta, qualsevol punt de soldadura utilitzat per col·locar el tub durant l’operació d’estesa, ha de ser retirat. Qualsevol espai anular entre les superfícies d’unió de campana i espiga s’ha de distribuir igualment al voltant de la circumferència de la junta per mitjà de falques, palanques o altre mitjà apropiat. A continuació s’executarà la soldadura d’acord amb la norma ANSI/AWWA C-206. Quan es necessiti més d’una passada, cada pas excepte el primer i l’últim s’han de martellejar per alleugerir els esforços de retracció; tota escòria, engrut i residus de la fosa s’han de retirar abans d’executar la passada següent. </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rPr>
        <w:t>Tan aviat com sigui convenient després de soldar cada junta, totes les juntes soldades “in situ” s’han de provar pel procediment d’inspecció del líquid penetrant conforme a les especificacions de la norma UNE-7-419-78. Tots les defectes hauran de ser retirats a cisell, soldats i provats de nou. Quan es provin de nou, les àrees reparades no han de mostrar cap fuita ni altres defectes.</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rPr>
        <w:t xml:space="preserve">Immediatament després de provar la junta, els espais exteriors de la junta han de ser recoberts d’acord amb aquestes especificacions, després de la qual cosa es pot completar el rebliment. </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b/>
          <w:bCs/>
          <w:u w:val="single"/>
        </w:rPr>
        <w:t>QUALIFICACIÓ DE PROCEDIMENTS DE SOLDADURA</w:t>
      </w:r>
      <w:r w:rsidRPr="00BE609E">
        <w:rPr>
          <w:rFonts w:ascii="Arial" w:hAnsi="Arial" w:cs="Arial"/>
        </w:rPr>
        <w:t>.  Tots els procediments de soldadura utilitzats per instal·lar tubs hauran de ser prequalificats d’acord amb les especificacions de la Secció IX del Codi ASME per a Calderes i Recipients a Pressió. Es requeriran procediments de soldadura per a connexions a camp i per a juntes soldades “in situ”.</w:t>
      </w:r>
    </w:p>
    <w:p w:rsidR="00BD2A00" w:rsidRPr="00BE609E" w:rsidRDefault="00BD2A00" w:rsidP="00BD2A00">
      <w:pPr>
        <w:widowControl/>
        <w:numPr>
          <w:ilvl w:val="0"/>
          <w:numId w:val="45"/>
        </w:numPr>
        <w:autoSpaceDE w:val="0"/>
        <w:autoSpaceDN w:val="0"/>
        <w:adjustRightInd w:val="0"/>
        <w:spacing w:after="180"/>
        <w:jc w:val="both"/>
        <w:rPr>
          <w:rFonts w:ascii="Arial" w:hAnsi="Arial" w:cs="Arial"/>
        </w:rPr>
      </w:pPr>
      <w:r w:rsidRPr="00BE609E">
        <w:rPr>
          <w:rFonts w:ascii="Arial" w:hAnsi="Arial" w:cs="Arial"/>
          <w:b/>
          <w:bCs/>
          <w:u w:val="single"/>
        </w:rPr>
        <w:t>JUNTES</w:t>
      </w:r>
      <w:r w:rsidRPr="00BE609E">
        <w:rPr>
          <w:rFonts w:ascii="Arial" w:hAnsi="Arial" w:cs="Arial"/>
        </w:rPr>
        <w:t xml:space="preserve">.  Els extrems del tub s’han de tallar rectes en les juntes on s’utilitzin tapaboques per a realineació, ajust o deflexió i els filets s’han de fer com s’indica als plànols. </w:t>
      </w:r>
    </w:p>
    <w:p w:rsidR="00BD2A00" w:rsidRPr="00BE609E" w:rsidRDefault="00BD2A00" w:rsidP="00BD2A00">
      <w:pPr>
        <w:widowControl/>
        <w:numPr>
          <w:ilvl w:val="0"/>
          <w:numId w:val="45"/>
        </w:numPr>
        <w:autoSpaceDE w:val="0"/>
        <w:autoSpaceDN w:val="0"/>
        <w:adjustRightInd w:val="0"/>
        <w:jc w:val="both"/>
        <w:rPr>
          <w:rFonts w:ascii="Arial" w:hAnsi="Arial" w:cs="Arial"/>
        </w:rPr>
      </w:pPr>
      <w:r w:rsidRPr="00BE609E">
        <w:rPr>
          <w:rFonts w:ascii="Arial" w:hAnsi="Arial" w:cs="Arial"/>
        </w:rPr>
        <w:t>Llevat que els plànols mostrin soldadures de filet doble, les soldadures “in situ” es poden fer, a opció del Contractista, a l’interior o a l’exterior del tub.</w:t>
      </w:r>
    </w:p>
    <w:p w:rsidR="00BD2A00" w:rsidRPr="00BE609E" w:rsidRDefault="00BD2A00" w:rsidP="00BD2A00">
      <w:pPr>
        <w:widowControl/>
        <w:jc w:val="both"/>
        <w:rPr>
          <w:rFonts w:ascii="Arial" w:hAnsi="Arial" w:cs="Arial"/>
        </w:rPr>
      </w:pPr>
    </w:p>
    <w:p w:rsidR="00BD2A00" w:rsidRPr="00BE609E" w:rsidRDefault="00BD2A00" w:rsidP="00BD2A00">
      <w:pPr>
        <w:widowControl/>
        <w:jc w:val="both"/>
        <w:rPr>
          <w:rFonts w:ascii="Arial" w:hAnsi="Arial" w:cs="Arial"/>
        </w:rPr>
      </w:pPr>
    </w:p>
    <w:p w:rsidR="00BD2A00" w:rsidRPr="00BE609E" w:rsidRDefault="00BD2A00" w:rsidP="00BD2A00">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6" w:name="_Toc501023607"/>
      <w:bookmarkStart w:id="37" w:name="_Toc32839996"/>
      <w:r w:rsidRPr="00BE609E">
        <w:rPr>
          <w:rFonts w:ascii="Arial" w:hAnsi="Arial" w:cs="Arial"/>
          <w:b/>
          <w:u w:val="double"/>
        </w:rPr>
        <w:t>FOLRE I RECOBRIMENT DE JUNTES</w:t>
      </w:r>
      <w:bookmarkEnd w:id="36"/>
      <w:bookmarkEnd w:id="37"/>
    </w:p>
    <w:p w:rsidR="00BD2A00" w:rsidRPr="00BE609E" w:rsidRDefault="00BD2A00" w:rsidP="00BD2A00">
      <w:pPr>
        <w:widowControl/>
        <w:numPr>
          <w:ilvl w:val="0"/>
          <w:numId w:val="46"/>
        </w:numPr>
        <w:autoSpaceDE w:val="0"/>
        <w:autoSpaceDN w:val="0"/>
        <w:adjustRightInd w:val="0"/>
        <w:spacing w:after="180"/>
        <w:jc w:val="both"/>
        <w:rPr>
          <w:rFonts w:ascii="Arial" w:hAnsi="Arial" w:cs="Arial"/>
        </w:rPr>
      </w:pPr>
      <w:r w:rsidRPr="00BE609E">
        <w:rPr>
          <w:rFonts w:ascii="Arial" w:hAnsi="Arial" w:cs="Arial"/>
          <w:b/>
          <w:bCs/>
          <w:u w:val="single"/>
        </w:rPr>
        <w:t>GENERAL</w:t>
      </w:r>
      <w:r w:rsidRPr="00BE609E">
        <w:rPr>
          <w:rFonts w:ascii="Arial" w:hAnsi="Arial" w:cs="Arial"/>
        </w:rPr>
        <w:t>. Els espais interiors i exteriors de la junta s’han de netejar completament i tota l’aigua, òxid solt, runes i qualsevol altre material estrany s’ha de retirar de la superfície interior del tub.</w:t>
      </w:r>
    </w:p>
    <w:p w:rsidR="00BD2A00" w:rsidRPr="00BE609E" w:rsidRDefault="00BD2A00" w:rsidP="00BD2A00">
      <w:pPr>
        <w:widowControl/>
        <w:numPr>
          <w:ilvl w:val="0"/>
          <w:numId w:val="46"/>
        </w:numPr>
        <w:autoSpaceDE w:val="0"/>
        <w:autoSpaceDN w:val="0"/>
        <w:adjustRightInd w:val="0"/>
        <w:spacing w:after="180"/>
        <w:jc w:val="both"/>
        <w:rPr>
          <w:rFonts w:ascii="Arial" w:hAnsi="Arial" w:cs="Arial"/>
        </w:rPr>
      </w:pPr>
      <w:r w:rsidRPr="00BE609E">
        <w:rPr>
          <w:rFonts w:ascii="Arial" w:hAnsi="Arial" w:cs="Arial"/>
          <w:b/>
          <w:bCs/>
          <w:u w:val="single"/>
        </w:rPr>
        <w:t>RECOBRIMENT DE LA JUNTA DE TUB RECOBERT D’ESMALT DE QUITRÀ O EMBOLCALL DE CINTA APLICAT A FÀBRICA</w:t>
      </w:r>
      <w:r w:rsidRPr="00BE609E">
        <w:rPr>
          <w:rFonts w:ascii="Arial" w:hAnsi="Arial" w:cs="Arial"/>
        </w:rPr>
        <w:t xml:space="preserve">.  Les juntes del tub que està revestit d’esmalt de quitrà o embolcall de cinta aplicat a la fàbrica han d’estar preparades amb pintura imprimant i després embolicades amb dues capes de cinta d’elastòmer especial per a juntes, d’una amplada de 0,3 m (12 polzades), Tipus II, d’acord amb la norma ANSI/AWWA C-209. El gruix total de l’embolcall de cinta haurà de ser superior a 1.8 mm (0,070 polzades) i haurà d’instal·lar-se sense cap arruga i totes les capes hauran d’estar enganxades entre sí. Tota pintura imprimant i de cinta per a la junta haurà de ser compatible amb el recobriment que ja té el tub. </w:t>
      </w:r>
    </w:p>
    <w:p w:rsidR="00BD2A00" w:rsidRPr="00BE609E" w:rsidRDefault="00BD2A00" w:rsidP="00BD2A00">
      <w:pPr>
        <w:widowControl/>
        <w:numPr>
          <w:ilvl w:val="0"/>
          <w:numId w:val="46"/>
        </w:numPr>
        <w:autoSpaceDE w:val="0"/>
        <w:autoSpaceDN w:val="0"/>
        <w:adjustRightInd w:val="0"/>
        <w:spacing w:after="180"/>
        <w:jc w:val="both"/>
        <w:rPr>
          <w:rFonts w:ascii="Arial" w:hAnsi="Arial" w:cs="Arial"/>
        </w:rPr>
      </w:pPr>
      <w:r w:rsidRPr="00BE609E">
        <w:rPr>
          <w:rFonts w:ascii="Arial" w:hAnsi="Arial" w:cs="Arial"/>
        </w:rPr>
        <w:t>Totes les juntes embolicades en cinta seran provades pel Director d’Obra amb un detector elèctric de defectes amb una capacitat de sortida d’almenys 12,000 voltis, que serà subministrat pel Contractista. Les proves es faran utilitzant un volts entre 6,000 i 7,000 volts. Qualsevol defecte que es trobi haurà de ser reparat pel Contractista sense cap cost addicional per al CAT.</w:t>
      </w:r>
    </w:p>
    <w:p w:rsidR="00BD2A00" w:rsidRPr="00BE609E" w:rsidRDefault="00BD2A00" w:rsidP="00BD2A00">
      <w:pPr>
        <w:widowControl/>
        <w:numPr>
          <w:ilvl w:val="0"/>
          <w:numId w:val="46"/>
        </w:numPr>
        <w:autoSpaceDE w:val="0"/>
        <w:autoSpaceDN w:val="0"/>
        <w:adjustRightInd w:val="0"/>
        <w:spacing w:after="180"/>
        <w:jc w:val="both"/>
        <w:rPr>
          <w:rFonts w:ascii="Arial" w:hAnsi="Arial" w:cs="Arial"/>
        </w:rPr>
      </w:pPr>
      <w:r w:rsidRPr="00BE609E">
        <w:rPr>
          <w:rFonts w:ascii="Arial" w:hAnsi="Arial" w:cs="Arial"/>
          <w:b/>
          <w:bCs/>
          <w:u w:val="single"/>
        </w:rPr>
        <w:t>REPARACIÓ DEL RECOBRIMENT</w:t>
      </w:r>
      <w:r w:rsidRPr="00BE609E">
        <w:rPr>
          <w:rFonts w:ascii="Arial" w:hAnsi="Arial" w:cs="Arial"/>
        </w:rPr>
        <w:t>.  La reparació del recobriment s’ha de fer utilitzant pintura imprimant i cinta d’acord amb la norma ANSI/AWWA C-209. Quan la inspecció visual mostri que una part del sistema d’embolcall amb cinta ha sofert un dany físic, l’àrea malmesa s’haurà de sotmetre a una prova elèctrica de defectes a un voltatge entre 6,000 i 7,000 volts.</w:t>
      </w:r>
    </w:p>
    <w:p w:rsidR="00BD2A00" w:rsidRPr="00BE609E" w:rsidRDefault="00BD2A00" w:rsidP="00BD2A00">
      <w:pPr>
        <w:widowControl/>
        <w:numPr>
          <w:ilvl w:val="0"/>
          <w:numId w:val="46"/>
        </w:numPr>
        <w:autoSpaceDE w:val="0"/>
        <w:autoSpaceDN w:val="0"/>
        <w:adjustRightInd w:val="0"/>
        <w:spacing w:after="180"/>
        <w:jc w:val="both"/>
        <w:rPr>
          <w:rFonts w:ascii="Arial" w:hAnsi="Arial" w:cs="Arial"/>
        </w:rPr>
      </w:pPr>
      <w:r w:rsidRPr="00BE609E">
        <w:rPr>
          <w:rFonts w:ascii="Arial" w:hAnsi="Arial" w:cs="Arial"/>
        </w:rPr>
        <w:t xml:space="preserve">Immediatament després de reparar l’àrea malmesa, si la prova elèctrica encara indica que existeix un defecte, s’ha de retirar l’embolcall exterior i l’àrea nua d’acer s’ha de netejar amb dissolvent xilol, o similar, i després l’àrea s’ha de tractar amb l’imprimant apropiat. Després s’ha d’aplicar un pegat de cinta per a aplicació en fred de gruix de 0,9 mm (0,035 polzades) de mida suficient per </w:t>
      </w:r>
      <w:r w:rsidRPr="00BE609E">
        <w:rPr>
          <w:rFonts w:ascii="Arial" w:hAnsi="Arial" w:cs="Arial"/>
        </w:rPr>
        <w:lastRenderedPageBreak/>
        <w:t>cobrir l’àrea malmesa, amb un encavalcament de 50 mm (2 polzades) mínim, en qualsevol direcció. L’àrea amb pegats s’ha de sotmetre de nou a la prova elèctrica per a defectes. Si no se’n troba cap, s’ha d’aplicar una segona capa de cinta de 0,9 mm (0,035 polzades) sobre el primer pegat. La segona capa de cinta haurà de tenir una solapa de 50 mm (2 polzades) en qualsevol direcció sobre la primera capa de cinta.</w:t>
      </w:r>
    </w:p>
    <w:p w:rsidR="00BD2A00" w:rsidRPr="00BE609E" w:rsidRDefault="00BD2A00" w:rsidP="00BD2A00">
      <w:pPr>
        <w:widowControl/>
        <w:numPr>
          <w:ilvl w:val="0"/>
          <w:numId w:val="46"/>
        </w:numPr>
        <w:autoSpaceDE w:val="0"/>
        <w:autoSpaceDN w:val="0"/>
        <w:adjustRightInd w:val="0"/>
        <w:spacing w:after="180"/>
        <w:jc w:val="both"/>
        <w:rPr>
          <w:rFonts w:ascii="Arial" w:hAnsi="Arial" w:cs="Arial"/>
        </w:rPr>
      </w:pPr>
      <w:r w:rsidRPr="00BE609E">
        <w:rPr>
          <w:rFonts w:ascii="Arial" w:hAnsi="Arial" w:cs="Arial"/>
        </w:rPr>
        <w:t>Quan la prova d’àrea indica que no hi ha defectes, s’haurà de fer una anotació en l’àrea, indicant que la prova és satisfactòria.</w:t>
      </w:r>
    </w:p>
    <w:p w:rsidR="00BD2A00" w:rsidRPr="00BE609E" w:rsidRDefault="00BD2A00" w:rsidP="00BD2A00">
      <w:pPr>
        <w:widowControl/>
        <w:numPr>
          <w:ilvl w:val="0"/>
          <w:numId w:val="46"/>
        </w:numPr>
        <w:autoSpaceDE w:val="0"/>
        <w:autoSpaceDN w:val="0"/>
        <w:adjustRightInd w:val="0"/>
        <w:spacing w:after="120"/>
        <w:jc w:val="both"/>
        <w:rPr>
          <w:rFonts w:ascii="Arial" w:hAnsi="Arial" w:cs="Arial"/>
        </w:rPr>
      </w:pPr>
      <w:r w:rsidRPr="00BE609E">
        <w:rPr>
          <w:rFonts w:ascii="Arial" w:hAnsi="Arial" w:cs="Arial"/>
          <w:b/>
          <w:bCs/>
          <w:u w:val="single"/>
        </w:rPr>
        <w:t>RECOBRIMENT D’ACCESSORIS I PECES ESPECIALS</w:t>
      </w:r>
      <w:r w:rsidRPr="00BE609E">
        <w:rPr>
          <w:rFonts w:ascii="Arial" w:hAnsi="Arial" w:cs="Arial"/>
        </w:rPr>
        <w:t xml:space="preserve">. Els accessoris i peces especials que no es puguin recobrir amb màquina d’acord amb la norma ANSI/AWWA C-214, s’hauran de recobrir d’acord amb la norma ANSI/AWWA C-209. La cinta prefabricada haurà de ser Tipus II i haurà de ser completament compatible amb el sistema de cintes utilitzada per als tubs rectes. El sistema haurà de consistir de tres capes com segueix: </w:t>
      </w:r>
    </w:p>
    <w:p w:rsidR="00BD2A00" w:rsidRPr="00BE609E" w:rsidRDefault="00BD2A00" w:rsidP="00BD2A00">
      <w:pPr>
        <w:widowControl/>
        <w:numPr>
          <w:ilvl w:val="0"/>
          <w:numId w:val="52"/>
        </w:numPr>
        <w:autoSpaceDE w:val="0"/>
        <w:autoSpaceDN w:val="0"/>
        <w:adjustRightInd w:val="0"/>
        <w:jc w:val="both"/>
        <w:rPr>
          <w:rFonts w:ascii="Arial" w:hAnsi="Arial" w:cs="Arial"/>
        </w:rPr>
      </w:pPr>
      <w:r w:rsidRPr="00BE609E">
        <w:rPr>
          <w:rFonts w:ascii="Arial" w:hAnsi="Arial" w:cs="Arial"/>
        </w:rPr>
        <w:t>Capa de pintura imprimant.</w:t>
      </w:r>
    </w:p>
    <w:p w:rsidR="00BD2A00" w:rsidRPr="00BE609E" w:rsidRDefault="00BD2A00" w:rsidP="00BD2A00">
      <w:pPr>
        <w:widowControl/>
        <w:numPr>
          <w:ilvl w:val="0"/>
          <w:numId w:val="52"/>
        </w:numPr>
        <w:autoSpaceDE w:val="0"/>
        <w:autoSpaceDN w:val="0"/>
        <w:adjustRightInd w:val="0"/>
        <w:jc w:val="both"/>
        <w:rPr>
          <w:rFonts w:ascii="Arial" w:hAnsi="Arial" w:cs="Arial"/>
        </w:rPr>
      </w:pPr>
      <w:r w:rsidRPr="00BE609E">
        <w:rPr>
          <w:rFonts w:ascii="Arial" w:hAnsi="Arial" w:cs="Arial"/>
        </w:rPr>
        <w:t>Capa interior de cinta protectora, contra la corrosió de gruix 0,9 mm (0,035 polzades).</w:t>
      </w:r>
    </w:p>
    <w:p w:rsidR="00BD2A00" w:rsidRPr="00BE609E" w:rsidRDefault="00BD2A00" w:rsidP="00BD2A00">
      <w:pPr>
        <w:widowControl/>
        <w:numPr>
          <w:ilvl w:val="0"/>
          <w:numId w:val="52"/>
        </w:numPr>
        <w:autoSpaceDE w:val="0"/>
        <w:autoSpaceDN w:val="0"/>
        <w:adjustRightInd w:val="0"/>
        <w:spacing w:after="120"/>
        <w:jc w:val="both"/>
        <w:rPr>
          <w:rFonts w:ascii="Arial" w:hAnsi="Arial" w:cs="Arial"/>
        </w:rPr>
      </w:pPr>
      <w:r w:rsidRPr="00BE609E">
        <w:rPr>
          <w:rFonts w:ascii="Arial" w:hAnsi="Arial" w:cs="Arial"/>
        </w:rPr>
        <w:t>Capa exterior de cinta protectora contra la corrosió de gruix 0,9 mm (0,035 polzades).</w:t>
      </w:r>
    </w:p>
    <w:p w:rsidR="00BD2A00" w:rsidRPr="00BE609E" w:rsidRDefault="00BD2A00" w:rsidP="00BD2A00">
      <w:pPr>
        <w:widowControl/>
        <w:spacing w:after="180"/>
        <w:ind w:left="907"/>
        <w:jc w:val="both"/>
        <w:rPr>
          <w:rFonts w:ascii="Arial" w:hAnsi="Arial" w:cs="Arial"/>
        </w:rPr>
      </w:pPr>
      <w:r w:rsidRPr="00BE609E">
        <w:rPr>
          <w:rFonts w:ascii="Arial" w:hAnsi="Arial" w:cs="Arial"/>
        </w:rPr>
        <w:t>El gruix total de recobriment de cinta haurà de ser superior a 1,8 mm (0,070 polzades).</w:t>
      </w:r>
    </w:p>
    <w:p w:rsidR="00BD2A00" w:rsidRPr="00BE609E" w:rsidRDefault="00BD2A00" w:rsidP="00BD2A00">
      <w:pPr>
        <w:widowControl/>
        <w:numPr>
          <w:ilvl w:val="0"/>
          <w:numId w:val="46"/>
        </w:numPr>
        <w:autoSpaceDE w:val="0"/>
        <w:autoSpaceDN w:val="0"/>
        <w:adjustRightInd w:val="0"/>
        <w:jc w:val="both"/>
        <w:rPr>
          <w:rFonts w:ascii="Arial" w:hAnsi="Arial" w:cs="Arial"/>
        </w:rPr>
      </w:pPr>
      <w:r w:rsidRPr="00BE609E">
        <w:rPr>
          <w:rFonts w:ascii="Arial" w:hAnsi="Arial" w:cs="Arial"/>
          <w:b/>
          <w:bCs/>
          <w:u w:val="single"/>
        </w:rPr>
        <w:t>FOLRE DE LA JUNTA</w:t>
      </w:r>
      <w:r w:rsidRPr="00BE609E">
        <w:rPr>
          <w:rFonts w:ascii="Arial" w:hAnsi="Arial" w:cs="Arial"/>
        </w:rPr>
        <w:t xml:space="preserve">.  Després que s’acabi l’operació del rebliment de la rasa, fins al seu nivell final, l’espai interior de la junta s’haurà d’omplir amb morter de consistència firma barrejat en la proporció d’una part de ciment a 2 parts de sorra. El morter s’haurà d’aplicar ben premsat en el forat de la junta i s’ha d’allisar amb una llana a ras amb el nivell de la superfície interior, i el material sobrant serà retirat. En cap punt haurà de quedar una mossa o sortint de morter superior a 1,5 mm (1/6 de polzada). Per a tubs de diàmetre més petit de 600 mm (24 polzades) abans d’introduir l’espiga a la campana, la campana s’haurà d’empastifar amb morter que tingui una part de ciment i dues parts de sorra. Després l’extrem d’espiga es forçarà cap en dins del fons de la campana i l’excés de morter en el costat interior de la junta es netejarà. </w:t>
      </w:r>
    </w:p>
    <w:p w:rsidR="00BD2A00" w:rsidRPr="00BE609E" w:rsidRDefault="00BD2A00" w:rsidP="00BD2A00">
      <w:pPr>
        <w:widowControl/>
        <w:jc w:val="both"/>
        <w:rPr>
          <w:rFonts w:ascii="Arial" w:hAnsi="Arial" w:cs="Arial"/>
        </w:rPr>
      </w:pPr>
    </w:p>
    <w:p w:rsidR="00BD2A00" w:rsidRPr="00BE609E" w:rsidRDefault="00BD2A00" w:rsidP="00BD2A00">
      <w:pPr>
        <w:widowControl/>
        <w:jc w:val="both"/>
        <w:rPr>
          <w:rFonts w:ascii="Arial" w:hAnsi="Arial" w:cs="Arial"/>
        </w:rPr>
      </w:pPr>
    </w:p>
    <w:p w:rsidR="00BD2A00" w:rsidRPr="00BE609E" w:rsidRDefault="00BD2A00" w:rsidP="00BD2A00">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8" w:name="_Toc501023608"/>
      <w:bookmarkStart w:id="39" w:name="_Toc32839997"/>
      <w:r w:rsidRPr="00BE609E">
        <w:rPr>
          <w:rFonts w:ascii="Arial" w:hAnsi="Arial" w:cs="Arial"/>
          <w:b/>
          <w:u w:val="double"/>
        </w:rPr>
        <w:t>INSTAL·LACIÓ D’ACCESSORIS</w:t>
      </w:r>
      <w:bookmarkEnd w:id="38"/>
      <w:bookmarkEnd w:id="39"/>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b/>
          <w:bCs/>
          <w:u w:val="single"/>
        </w:rPr>
        <w:t>PROTECCIÓ D’ACCESSORIS</w:t>
      </w:r>
      <w:r w:rsidRPr="00BE609E">
        <w:rPr>
          <w:rFonts w:ascii="Arial" w:hAnsi="Arial" w:cs="Arial"/>
        </w:rPr>
        <w:t>. On el tub adjacent és d’acer recobert amb esmalt de quitrà o embolicat en cinta, els accessoris soterrats hauran de ser recoberts amb cinta aplicada en fred d’acord amb la norma ANSI/AWWA C-209 Tipus II.</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b/>
          <w:bCs/>
          <w:u w:val="single"/>
        </w:rPr>
        <w:t>INSTAL·LACIÓ DE VÀLVULES</w:t>
      </w:r>
      <w:r w:rsidRPr="00BE609E">
        <w:rPr>
          <w:rFonts w:ascii="Arial" w:hAnsi="Arial" w:cs="Arial"/>
        </w:rPr>
        <w:t>. Totes les vàlvules s’han de manejar de manera que s’eviti qualsevol perjudici o dany a qualsevol part de la vàlvula. Totes les juntes s’han de netejar i preparar totalment abans de la instal·lació. El Contractista haurà d’ajustar tots els empaquetatges de la tija i maniobrar cada vàlvula abans de la seva instal·lació per garantir el seu correcte funcionament.</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rPr>
        <w:t>Totes las vàlvules soterrades que no estiguin situades en arquetes hauran de ser recobertes i protegides d’acord amb  el punt 3.05 A.</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rPr>
        <w:t>Totes les vàlvules se haurà d’instal·lar de manera que les tiges s’alineïn amb la plomada i estiguin en la ubicació indicada en els plànols.</w:t>
      </w:r>
    </w:p>
    <w:p w:rsidR="00BD2A00" w:rsidRPr="00BE609E" w:rsidRDefault="00BD2A00" w:rsidP="00BD2A00">
      <w:pPr>
        <w:widowControl/>
        <w:numPr>
          <w:ilvl w:val="0"/>
          <w:numId w:val="47"/>
        </w:numPr>
        <w:autoSpaceDE w:val="0"/>
        <w:autoSpaceDN w:val="0"/>
        <w:adjustRightInd w:val="0"/>
        <w:spacing w:after="120"/>
        <w:jc w:val="both"/>
        <w:rPr>
          <w:rFonts w:ascii="Arial" w:hAnsi="Arial" w:cs="Arial"/>
        </w:rPr>
      </w:pPr>
      <w:r w:rsidRPr="00BE609E">
        <w:rPr>
          <w:rFonts w:ascii="Arial" w:hAnsi="Arial" w:cs="Arial"/>
          <w:b/>
          <w:bCs/>
          <w:u w:val="single"/>
        </w:rPr>
        <w:t>INSTAL·LACIÓ DE JUNTES AMB BRIDES</w:t>
      </w:r>
      <w:r w:rsidRPr="00BE609E">
        <w:rPr>
          <w:rFonts w:ascii="Arial" w:hAnsi="Arial" w:cs="Arial"/>
        </w:rPr>
        <w:t xml:space="preserve">. Abans d’encavalcar la junta, las cares de les brides s’han de netejar completament de tot material estrany per mitjà de brotxes de filferro mogudes a motor. </w:t>
      </w:r>
    </w:p>
    <w:p w:rsidR="00BD2A00" w:rsidRPr="00BE609E" w:rsidRDefault="00BD2A00" w:rsidP="00BD2A00">
      <w:pPr>
        <w:widowControl/>
        <w:spacing w:after="180"/>
        <w:ind w:left="907"/>
        <w:jc w:val="both"/>
        <w:rPr>
          <w:rFonts w:ascii="Arial" w:hAnsi="Arial" w:cs="Arial"/>
        </w:rPr>
      </w:pPr>
      <w:r w:rsidRPr="00BE609E">
        <w:rPr>
          <w:rFonts w:ascii="Arial" w:hAnsi="Arial" w:cs="Arial"/>
        </w:rPr>
        <w:t>La goma haurà d’estar centrada i les brides de connexió hauran de garantir la impermeabilitat sense que s’hagi de forçar-les. Tots els perns s’hauran de collar en una successió progressiva diametralment oposada i ajustats a un donat de moment torsional per mitjà d’una clau de torsió apropiada, aprovada i calibrada. Els moments de collat s’aplicaran a las femelles exclusivament.</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rPr>
        <w:t>Totes les brides soterrades han de ser recobertes i protegides d’acord al paràgraf 3.05 A.</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b/>
          <w:bCs/>
          <w:u w:val="single"/>
        </w:rPr>
        <w:t>JUNTES AÏLLANTS</w:t>
      </w:r>
      <w:r w:rsidRPr="00BE609E">
        <w:rPr>
          <w:rFonts w:ascii="Arial" w:hAnsi="Arial" w:cs="Arial"/>
        </w:rPr>
        <w:t xml:space="preserve">. Las juntes i els accessoris d’aïllament elèctric es construiran d’acord amb els plànols. El Contractista haurà d’anar amb un compte molt especial quan instal·li aquestes </w:t>
      </w:r>
      <w:r w:rsidRPr="00BE609E">
        <w:rPr>
          <w:rFonts w:ascii="Arial" w:hAnsi="Arial" w:cs="Arial"/>
        </w:rPr>
        <w:lastRenderedPageBreak/>
        <w:t>juntes per evitar la continuïtat elèctrica a través de la junta. Després de completar-se la instal·lació de la junta aïllant, es farà una prova de resistència elèctrica pel CAT. Si la prova de resistència indiqués un curt circuit, el Contractista haurà de retirar les unitats d’aïllament per inspeccionar si hi ha hagut danys, reemplaçar les parts malmeses i tornar a encavalcar la junta aïllant. La junta es tornarà a provar per garantir un aïllament apropiat.</w:t>
      </w:r>
    </w:p>
    <w:p w:rsidR="00BD2A00" w:rsidRPr="00BE609E" w:rsidRDefault="00BD2A00" w:rsidP="00BD2A00">
      <w:pPr>
        <w:widowControl/>
        <w:numPr>
          <w:ilvl w:val="0"/>
          <w:numId w:val="47"/>
        </w:numPr>
        <w:autoSpaceDE w:val="0"/>
        <w:autoSpaceDN w:val="0"/>
        <w:adjustRightInd w:val="0"/>
        <w:spacing w:after="120"/>
        <w:jc w:val="both"/>
        <w:rPr>
          <w:rFonts w:ascii="Arial" w:hAnsi="Arial" w:cs="Arial"/>
        </w:rPr>
      </w:pPr>
      <w:r w:rsidRPr="00BE609E">
        <w:rPr>
          <w:rFonts w:ascii="Arial" w:hAnsi="Arial" w:cs="Arial"/>
          <w:b/>
          <w:bCs/>
          <w:u w:val="single"/>
        </w:rPr>
        <w:t>INSTAL·LACIÓ D’ACOBLAMENTS MECÀNICS</w:t>
      </w:r>
      <w:r w:rsidRPr="00BE609E">
        <w:rPr>
          <w:rFonts w:ascii="Arial" w:hAnsi="Arial" w:cs="Arial"/>
        </w:rPr>
        <w:t>. Quan s’instal·lin acoblaments flexibles, s’ha d’anar amb compte que els extrems dels tubs, els acoblaments i empaquetatges estiguin nets i lliures de tota runa i matèria estranya, parant especial atenció a las superfícies de contacte del tub, els empaquetatges i acoblaments.</w:t>
      </w:r>
    </w:p>
    <w:p w:rsidR="00BD2A00" w:rsidRPr="00BE609E" w:rsidRDefault="00BD2A00" w:rsidP="00BD2A00">
      <w:pPr>
        <w:widowControl/>
        <w:spacing w:after="180"/>
        <w:ind w:left="907"/>
        <w:jc w:val="both"/>
        <w:rPr>
          <w:rFonts w:ascii="Arial" w:hAnsi="Arial" w:cs="Arial"/>
        </w:rPr>
      </w:pPr>
      <w:r w:rsidRPr="00BE609E">
        <w:rPr>
          <w:rFonts w:ascii="Arial" w:hAnsi="Arial" w:cs="Arial"/>
        </w:rPr>
        <w:t>Els acoblaments s’han d’encavalcar i instal·lar de conformitat amb les recomanacions del fabricant.</w:t>
      </w:r>
    </w:p>
    <w:p w:rsidR="00BD2A00" w:rsidRPr="00BE609E" w:rsidRDefault="008C1BA6" w:rsidP="00BD2A00">
      <w:pPr>
        <w:widowControl/>
        <w:numPr>
          <w:ilvl w:val="0"/>
          <w:numId w:val="47"/>
        </w:numPr>
        <w:autoSpaceDE w:val="0"/>
        <w:autoSpaceDN w:val="0"/>
        <w:adjustRightInd w:val="0"/>
        <w:spacing w:after="180"/>
        <w:jc w:val="both"/>
        <w:rPr>
          <w:rFonts w:ascii="Arial" w:hAnsi="Arial" w:cs="Arial"/>
        </w:rPr>
      </w:pPr>
      <w:r>
        <w:rPr>
          <w:rFonts w:ascii="Arial" w:hAnsi="Arial" w:cs="Arial"/>
        </w:rPr>
        <w:t xml:space="preserve">Les claus que s’utilitzin per </w:t>
      </w:r>
      <w:r w:rsidR="00BD2A00" w:rsidRPr="00BE609E">
        <w:rPr>
          <w:rFonts w:ascii="Arial" w:hAnsi="Arial" w:cs="Arial"/>
        </w:rPr>
        <w:t>cargolar els acoblaments hauran de ser del tipus i mida recomanats pel fabricant de l’acoblament. Els cargols de l’acoblament s’han de collar de manera que garanteixin un espai uniforme entre les contrabrides i el cos del tub amb tots els cargols collats aproximadament la mateixa quantitat. Els cargols oposats diametralment s’han de collar progressivament i igualment. El collat final s’haurà de fer amb una clau de torsió apropiada, aprovada i calibrada, posada en el número del moment de torsió recomanat pel fabricant de l’acoblament. Els moments de collat s’han d’aplicar a les femelles exclusivament.</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rPr>
        <w:t>Després de completar la junta flexible, l’acoblament i el metall del tub s’han de netejar, pintar amb imprimant i protegir d’acord amb els requisits del paràgraf 3.05 A.</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b/>
          <w:bCs/>
          <w:u w:val="single"/>
        </w:rPr>
        <w:t>CONNEXIÓ PER A CONTINUÏTAT ELÈCTRICA</w:t>
      </w:r>
      <w:r w:rsidRPr="00BE609E">
        <w:rPr>
          <w:rFonts w:ascii="Arial" w:hAnsi="Arial" w:cs="Arial"/>
        </w:rPr>
        <w:t>. Excepte si s’especifica d’una altra manera totes les juntes s’han de connectar d’acord amb els detalls indicats als plànols. Et tub s’ha de netejar fins a deixar el metall al nu, brillant, en el punt on s’instal·li la connexió.</w:t>
      </w:r>
    </w:p>
    <w:p w:rsidR="00BD2A00" w:rsidRPr="00BE609E" w:rsidRDefault="00BD2A00" w:rsidP="00BD2A00">
      <w:pPr>
        <w:widowControl/>
        <w:numPr>
          <w:ilvl w:val="0"/>
          <w:numId w:val="47"/>
        </w:numPr>
        <w:autoSpaceDE w:val="0"/>
        <w:autoSpaceDN w:val="0"/>
        <w:adjustRightInd w:val="0"/>
        <w:spacing w:after="180"/>
        <w:jc w:val="both"/>
        <w:rPr>
          <w:rFonts w:ascii="Arial" w:hAnsi="Arial" w:cs="Arial"/>
        </w:rPr>
      </w:pPr>
      <w:r w:rsidRPr="00BE609E">
        <w:rPr>
          <w:rFonts w:ascii="Arial" w:hAnsi="Arial" w:cs="Arial"/>
        </w:rPr>
        <w:t>Els materials per realitzar les connexions i per provar-les, com per exemple ànodes de magnesi, elèctrodes de referència, filferros de connexió, hauran de ser subministrats i instal·lats pel Contractista.</w:t>
      </w:r>
    </w:p>
    <w:p w:rsidR="001675E2" w:rsidRPr="00EA2F49" w:rsidRDefault="001675E2" w:rsidP="00166E01">
      <w:pPr>
        <w:widowControl/>
        <w:jc w:val="both"/>
        <w:rPr>
          <w:rFonts w:ascii="Arial" w:hAnsi="Arial" w:cs="Arial"/>
        </w:rPr>
      </w:pPr>
    </w:p>
    <w:sectPr w:rsidR="001675E2" w:rsidRPr="00EA2F49" w:rsidSect="007D0E66">
      <w:headerReference w:type="default" r:id="rId13"/>
      <w:footerReference w:type="default" r:id="rId14"/>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3C6B" w:rsidRDefault="00DD3C6B">
      <w:r>
        <w:separator/>
      </w:r>
    </w:p>
  </w:endnote>
  <w:endnote w:type="continuationSeparator" w:id="0">
    <w:p w:rsidR="00DD3C6B" w:rsidRDefault="00DD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EA37F3" w:rsidRPr="00A941B7" w:rsidTr="00F95956">
      <w:trPr>
        <w:trHeight w:val="340"/>
        <w:jc w:val="center"/>
      </w:trPr>
      <w:tc>
        <w:tcPr>
          <w:tcW w:w="3855" w:type="dxa"/>
          <w:shd w:val="clear" w:color="auto" w:fill="auto"/>
          <w:vAlign w:val="center"/>
        </w:tcPr>
        <w:p w:rsidR="00EA37F3" w:rsidRPr="00A941B7" w:rsidRDefault="00EA37F3" w:rsidP="00EA37F3">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rsidR="00EA37F3" w:rsidRPr="008E600D" w:rsidRDefault="00EA37F3" w:rsidP="00E40297">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 xml:space="preserve">Secció </w:t>
          </w:r>
          <w:r w:rsidR="00E40297">
            <w:rPr>
              <w:rFonts w:ascii="Helvetica" w:hAnsi="Helvetica"/>
              <w:b/>
              <w:color w:val="002060"/>
              <w:sz w:val="18"/>
              <w:szCs w:val="18"/>
            </w:rPr>
            <w:t>V</w:t>
          </w:r>
          <w:r w:rsidR="009B6504">
            <w:rPr>
              <w:rFonts w:ascii="Helvetica" w:hAnsi="Helvetica"/>
              <w:b/>
              <w:color w:val="002060"/>
              <w:sz w:val="18"/>
              <w:szCs w:val="18"/>
            </w:rPr>
            <w:t>I</w:t>
          </w:r>
        </w:p>
      </w:tc>
      <w:tc>
        <w:tcPr>
          <w:tcW w:w="283" w:type="dxa"/>
          <w:vAlign w:val="center"/>
        </w:tcPr>
        <w:p w:rsidR="00EA37F3" w:rsidRPr="008E600D" w:rsidRDefault="00EA37F3" w:rsidP="00EA37F3">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rsidR="00EA37F3" w:rsidRPr="00A941B7" w:rsidRDefault="00EA37F3" w:rsidP="00EA37F3">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B70769">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rsidR="00EA37F3" w:rsidRPr="009351EB" w:rsidRDefault="00EA37F3" w:rsidP="00EA37F3">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3C6B" w:rsidRDefault="00DD3C6B">
      <w:r>
        <w:separator/>
      </w:r>
    </w:p>
  </w:footnote>
  <w:footnote w:type="continuationSeparator" w:id="0">
    <w:p w:rsidR="00DD3C6B" w:rsidRDefault="00DD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EA37F3" w:rsidRPr="00A20112" w:rsidTr="00F95956">
      <w:trPr>
        <w:cantSplit/>
        <w:trHeight w:val="340"/>
        <w:jc w:val="center"/>
      </w:trPr>
      <w:tc>
        <w:tcPr>
          <w:tcW w:w="1984" w:type="dxa"/>
          <w:shd w:val="clear" w:color="auto" w:fill="auto"/>
          <w:vAlign w:val="center"/>
        </w:tcPr>
        <w:p w:rsidR="00EA37F3" w:rsidRPr="00A20112" w:rsidRDefault="00EA37F3" w:rsidP="00EA37F3">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3CEE96CE" wp14:editId="281C218C">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rsidR="00EA37F3" w:rsidRPr="00863328" w:rsidRDefault="00EA37F3" w:rsidP="00AD75D3">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AD75D3">
            <w:rPr>
              <w:rFonts w:ascii="Helvetica" w:hAnsi="Helvetica"/>
              <w:color w:val="595959" w:themeColor="text1" w:themeTint="A6"/>
              <w:sz w:val="16"/>
              <w:szCs w:val="16"/>
            </w:rPr>
            <w:t>_____________</w:t>
          </w:r>
        </w:p>
      </w:tc>
      <w:tc>
        <w:tcPr>
          <w:tcW w:w="1134" w:type="dxa"/>
          <w:tcBorders>
            <w:left w:val="single" w:sz="8" w:space="0" w:color="0070C0"/>
          </w:tcBorders>
          <w:shd w:val="clear" w:color="auto" w:fill="auto"/>
          <w:vAlign w:val="center"/>
        </w:tcPr>
        <w:p w:rsidR="00EA37F3" w:rsidRPr="003940B9" w:rsidRDefault="00AD75D3" w:rsidP="00EA37F3">
          <w:pPr>
            <w:pStyle w:val="Encabezado"/>
            <w:ind w:left="57"/>
            <w:jc w:val="center"/>
            <w:rPr>
              <w:rFonts w:ascii="Helvetica" w:hAnsi="Helvetica"/>
              <w:b/>
              <w:color w:val="002060"/>
              <w:sz w:val="16"/>
              <w:szCs w:val="16"/>
            </w:rPr>
          </w:pPr>
          <w:r>
            <w:rPr>
              <w:rFonts w:ascii="Helvetica" w:hAnsi="Helvetica"/>
              <w:b/>
              <w:color w:val="002060"/>
              <w:sz w:val="16"/>
              <w:szCs w:val="16"/>
            </w:rPr>
            <w:t>XX00</w:t>
          </w:r>
          <w:r w:rsidR="00EA37F3" w:rsidRPr="003940B9">
            <w:rPr>
              <w:rFonts w:ascii="Helvetica" w:hAnsi="Helvetica"/>
              <w:b/>
              <w:color w:val="002060"/>
              <w:sz w:val="16"/>
              <w:szCs w:val="16"/>
            </w:rPr>
            <w:t>P</w:t>
          </w:r>
        </w:p>
      </w:tc>
    </w:tr>
    <w:tr w:rsidR="00EA37F3" w:rsidRPr="000C5B14" w:rsidTr="00F95956">
      <w:trPr>
        <w:cantSplit/>
        <w:trHeight w:val="20"/>
        <w:jc w:val="center"/>
      </w:trPr>
      <w:tc>
        <w:tcPr>
          <w:tcW w:w="1984" w:type="dxa"/>
          <w:tcBorders>
            <w:bottom w:val="single" w:sz="8" w:space="0" w:color="7F7F7F" w:themeColor="text1" w:themeTint="80"/>
          </w:tcBorders>
          <w:shd w:val="clear" w:color="auto" w:fill="auto"/>
          <w:vAlign w:val="center"/>
        </w:tcPr>
        <w:p w:rsidR="00EA37F3" w:rsidRPr="000C5B14" w:rsidRDefault="00EA37F3" w:rsidP="00EA37F3">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rsidR="00EA37F3" w:rsidRPr="000C5B14" w:rsidRDefault="00EA37F3" w:rsidP="00EA37F3">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rsidR="00EA37F3" w:rsidRPr="000C5B14" w:rsidRDefault="00EA37F3" w:rsidP="00EA37F3">
          <w:pPr>
            <w:pStyle w:val="Encabezado"/>
            <w:ind w:left="57"/>
            <w:jc w:val="center"/>
            <w:rPr>
              <w:rFonts w:ascii="Helvetica" w:hAnsi="Helvetica"/>
              <w:b/>
              <w:color w:val="002060"/>
              <w:sz w:val="6"/>
              <w:szCs w:val="6"/>
            </w:rPr>
          </w:pPr>
        </w:p>
      </w:tc>
    </w:tr>
  </w:tbl>
  <w:p w:rsidR="00EA37F3" w:rsidRPr="000352D7" w:rsidRDefault="00EA37F3" w:rsidP="00EA37F3">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C37E51B6"/>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59021BE"/>
    <w:multiLevelType w:val="hybridMultilevel"/>
    <w:tmpl w:val="469E7BB0"/>
    <w:lvl w:ilvl="0" w:tplc="89FE534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08085DB4"/>
    <w:multiLevelType w:val="hybridMultilevel"/>
    <w:tmpl w:val="957C6392"/>
    <w:lvl w:ilvl="0" w:tplc="2E22274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0C171204"/>
    <w:multiLevelType w:val="hybridMultilevel"/>
    <w:tmpl w:val="504A9E8C"/>
    <w:lvl w:ilvl="0" w:tplc="11344F62">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4" w15:restartNumberingAfterBreak="0">
    <w:nsid w:val="0D203D45"/>
    <w:multiLevelType w:val="multilevel"/>
    <w:tmpl w:val="3C168178"/>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5" w15:restartNumberingAfterBreak="0">
    <w:nsid w:val="13A678B6"/>
    <w:multiLevelType w:val="hybridMultilevel"/>
    <w:tmpl w:val="0E4A8600"/>
    <w:lvl w:ilvl="0" w:tplc="50A09756">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6" w15:restartNumberingAfterBreak="0">
    <w:nsid w:val="16E62908"/>
    <w:multiLevelType w:val="hybridMultilevel"/>
    <w:tmpl w:val="D0AA8514"/>
    <w:lvl w:ilvl="0" w:tplc="F3EAFDB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7" w15:restartNumberingAfterBreak="0">
    <w:nsid w:val="1F58233E"/>
    <w:multiLevelType w:val="hybridMultilevel"/>
    <w:tmpl w:val="23A6DD78"/>
    <w:lvl w:ilvl="0" w:tplc="E0ACACF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20E52102"/>
    <w:multiLevelType w:val="multilevel"/>
    <w:tmpl w:val="E314F290"/>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9"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0" w15:restartNumberingAfterBreak="0">
    <w:nsid w:val="231D4A18"/>
    <w:multiLevelType w:val="hybridMultilevel"/>
    <w:tmpl w:val="7D9C57CC"/>
    <w:lvl w:ilvl="0" w:tplc="C55A996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1" w15:restartNumberingAfterBreak="0">
    <w:nsid w:val="268A3716"/>
    <w:multiLevelType w:val="multilevel"/>
    <w:tmpl w:val="D324BAAC"/>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2" w15:restartNumberingAfterBreak="0">
    <w:nsid w:val="271173C2"/>
    <w:multiLevelType w:val="hybridMultilevel"/>
    <w:tmpl w:val="9BB0436C"/>
    <w:lvl w:ilvl="0" w:tplc="1126417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3" w15:restartNumberingAfterBreak="0">
    <w:nsid w:val="29294FC6"/>
    <w:multiLevelType w:val="multilevel"/>
    <w:tmpl w:val="58BA4BA6"/>
    <w:lvl w:ilvl="0">
      <w:start w:val="1"/>
      <w:numFmt w:val="upperLetter"/>
      <w:lvlText w:val="%1."/>
      <w:lvlJc w:val="left"/>
      <w:pPr>
        <w:tabs>
          <w:tab w:val="num" w:pos="794"/>
        </w:tabs>
        <w:ind w:left="794" w:hanging="397"/>
      </w:pPr>
      <w:rPr>
        <w:rFonts w:ascii="Arial" w:hAnsi="Arial" w:hint="default"/>
        <w:b/>
        <w:i w:val="0"/>
        <w:sz w:val="20"/>
        <w:szCs w:val="20"/>
      </w:rPr>
    </w:lvl>
    <w:lvl w:ilvl="1">
      <w:start w:val="1"/>
      <w:numFmt w:val="decimal"/>
      <w:lvlText w:val="%1.%2."/>
      <w:lvlJc w:val="left"/>
      <w:pPr>
        <w:tabs>
          <w:tab w:val="num" w:pos="1304"/>
        </w:tabs>
        <w:ind w:left="1304" w:hanging="510"/>
      </w:pPr>
      <w:rPr>
        <w:rFonts w:ascii="Arial" w:hAnsi="Arial"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3A1112"/>
    <w:multiLevelType w:val="hybridMultilevel"/>
    <w:tmpl w:val="77905B94"/>
    <w:lvl w:ilvl="0" w:tplc="AEEE68C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5" w15:restartNumberingAfterBreak="0">
    <w:nsid w:val="2D4D103A"/>
    <w:multiLevelType w:val="multilevel"/>
    <w:tmpl w:val="A836AED2"/>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E1A44F1"/>
    <w:multiLevelType w:val="multilevel"/>
    <w:tmpl w:val="6CD469E6"/>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7" w15:restartNumberingAfterBreak="0">
    <w:nsid w:val="2FA8081F"/>
    <w:multiLevelType w:val="multilevel"/>
    <w:tmpl w:val="D8F024AE"/>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8" w15:restartNumberingAfterBreak="0">
    <w:nsid w:val="32620B74"/>
    <w:multiLevelType w:val="hybridMultilevel"/>
    <w:tmpl w:val="3BDE0866"/>
    <w:lvl w:ilvl="0" w:tplc="8E027B58">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9" w15:restartNumberingAfterBreak="0">
    <w:nsid w:val="34107D9A"/>
    <w:multiLevelType w:val="hybridMultilevel"/>
    <w:tmpl w:val="54B880F8"/>
    <w:lvl w:ilvl="0" w:tplc="458439B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0" w15:restartNumberingAfterBreak="0">
    <w:nsid w:val="3581662D"/>
    <w:multiLevelType w:val="hybridMultilevel"/>
    <w:tmpl w:val="3230B0DE"/>
    <w:lvl w:ilvl="0" w:tplc="DB74B41C">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36976E2D"/>
    <w:multiLevelType w:val="multilevel"/>
    <w:tmpl w:val="DDD8344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9D90B71"/>
    <w:multiLevelType w:val="hybridMultilevel"/>
    <w:tmpl w:val="D752E760"/>
    <w:lvl w:ilvl="0" w:tplc="DFEA911A">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3" w15:restartNumberingAfterBreak="0">
    <w:nsid w:val="3AD77CD0"/>
    <w:multiLevelType w:val="hybridMultilevel"/>
    <w:tmpl w:val="7DACCF80"/>
    <w:lvl w:ilvl="0" w:tplc="06EA81C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4" w15:restartNumberingAfterBreak="0">
    <w:nsid w:val="40164B52"/>
    <w:multiLevelType w:val="hybridMultilevel"/>
    <w:tmpl w:val="18ACF572"/>
    <w:lvl w:ilvl="0" w:tplc="C8AA999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5" w15:restartNumberingAfterBreak="0">
    <w:nsid w:val="405009CF"/>
    <w:multiLevelType w:val="multilevel"/>
    <w:tmpl w:val="3FFE565E"/>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6" w15:restartNumberingAfterBreak="0">
    <w:nsid w:val="40AC3CF6"/>
    <w:multiLevelType w:val="multilevel"/>
    <w:tmpl w:val="253A84AE"/>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7" w15:restartNumberingAfterBreak="0">
    <w:nsid w:val="46543AC1"/>
    <w:multiLevelType w:val="multilevel"/>
    <w:tmpl w:val="990AC12C"/>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8" w15:restartNumberingAfterBreak="0">
    <w:nsid w:val="49354D8E"/>
    <w:multiLevelType w:val="hybridMultilevel"/>
    <w:tmpl w:val="433E28C4"/>
    <w:lvl w:ilvl="0" w:tplc="4036A2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9" w15:restartNumberingAfterBreak="0">
    <w:nsid w:val="49656BD8"/>
    <w:multiLevelType w:val="multilevel"/>
    <w:tmpl w:val="E654B548"/>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0" w15:restartNumberingAfterBreak="0">
    <w:nsid w:val="4C871440"/>
    <w:multiLevelType w:val="multilevel"/>
    <w:tmpl w:val="D6366510"/>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1" w15:restartNumberingAfterBreak="0">
    <w:nsid w:val="4C9656C3"/>
    <w:multiLevelType w:val="hybridMultilevel"/>
    <w:tmpl w:val="C0481384"/>
    <w:lvl w:ilvl="0" w:tplc="15B2A162">
      <w:start w:val="1"/>
      <w:numFmt w:val="bullet"/>
      <w:lvlText w:val=""/>
      <w:lvlJc w:val="left"/>
      <w:pPr>
        <w:tabs>
          <w:tab w:val="num" w:pos="1191"/>
        </w:tabs>
        <w:ind w:left="1191" w:hanging="284"/>
      </w:pPr>
      <w:rPr>
        <w:rFonts w:ascii="Wingdings" w:hAnsi="Wingdings" w:hint="default"/>
        <w:b w:val="0"/>
        <w:i w:val="0"/>
        <w:sz w:val="20"/>
        <w:szCs w:val="20"/>
      </w:rPr>
    </w:lvl>
    <w:lvl w:ilvl="1" w:tplc="04030019">
      <w:start w:val="1"/>
      <w:numFmt w:val="lowerLetter"/>
      <w:lvlText w:val="%2."/>
      <w:lvlJc w:val="left"/>
      <w:pPr>
        <w:tabs>
          <w:tab w:val="num" w:pos="1780"/>
        </w:tabs>
        <w:ind w:left="1780" w:hanging="360"/>
      </w:pPr>
    </w:lvl>
    <w:lvl w:ilvl="2" w:tplc="ED429C44">
      <w:start w:val="11"/>
      <w:numFmt w:val="upperLetter"/>
      <w:lvlText w:val="%3."/>
      <w:lvlJc w:val="left"/>
      <w:pPr>
        <w:tabs>
          <w:tab w:val="num" w:pos="3025"/>
        </w:tabs>
        <w:ind w:left="3025" w:hanging="705"/>
      </w:pPr>
      <w:rPr>
        <w:rFonts w:hint="default"/>
      </w:rPr>
    </w:lvl>
    <w:lvl w:ilvl="3" w:tplc="0403000F" w:tentative="1">
      <w:start w:val="1"/>
      <w:numFmt w:val="decimal"/>
      <w:lvlText w:val="%4."/>
      <w:lvlJc w:val="left"/>
      <w:pPr>
        <w:tabs>
          <w:tab w:val="num" w:pos="3220"/>
        </w:tabs>
        <w:ind w:left="3220" w:hanging="360"/>
      </w:pPr>
    </w:lvl>
    <w:lvl w:ilvl="4" w:tplc="04030019" w:tentative="1">
      <w:start w:val="1"/>
      <w:numFmt w:val="lowerLetter"/>
      <w:lvlText w:val="%5."/>
      <w:lvlJc w:val="left"/>
      <w:pPr>
        <w:tabs>
          <w:tab w:val="num" w:pos="3940"/>
        </w:tabs>
        <w:ind w:left="3940" w:hanging="360"/>
      </w:pPr>
    </w:lvl>
    <w:lvl w:ilvl="5" w:tplc="0403001B" w:tentative="1">
      <w:start w:val="1"/>
      <w:numFmt w:val="lowerRoman"/>
      <w:lvlText w:val="%6."/>
      <w:lvlJc w:val="right"/>
      <w:pPr>
        <w:tabs>
          <w:tab w:val="num" w:pos="4660"/>
        </w:tabs>
        <w:ind w:left="4660" w:hanging="180"/>
      </w:pPr>
    </w:lvl>
    <w:lvl w:ilvl="6" w:tplc="0403000F" w:tentative="1">
      <w:start w:val="1"/>
      <w:numFmt w:val="decimal"/>
      <w:lvlText w:val="%7."/>
      <w:lvlJc w:val="left"/>
      <w:pPr>
        <w:tabs>
          <w:tab w:val="num" w:pos="5380"/>
        </w:tabs>
        <w:ind w:left="5380" w:hanging="360"/>
      </w:pPr>
    </w:lvl>
    <w:lvl w:ilvl="7" w:tplc="04030019" w:tentative="1">
      <w:start w:val="1"/>
      <w:numFmt w:val="lowerLetter"/>
      <w:lvlText w:val="%8."/>
      <w:lvlJc w:val="left"/>
      <w:pPr>
        <w:tabs>
          <w:tab w:val="num" w:pos="6100"/>
        </w:tabs>
        <w:ind w:left="6100" w:hanging="360"/>
      </w:pPr>
    </w:lvl>
    <w:lvl w:ilvl="8" w:tplc="0403001B" w:tentative="1">
      <w:start w:val="1"/>
      <w:numFmt w:val="lowerRoman"/>
      <w:lvlText w:val="%9."/>
      <w:lvlJc w:val="right"/>
      <w:pPr>
        <w:tabs>
          <w:tab w:val="num" w:pos="6820"/>
        </w:tabs>
        <w:ind w:left="6820" w:hanging="180"/>
      </w:pPr>
    </w:lvl>
  </w:abstractNum>
  <w:abstractNum w:abstractNumId="42" w15:restartNumberingAfterBreak="0">
    <w:nsid w:val="5924150B"/>
    <w:multiLevelType w:val="hybridMultilevel"/>
    <w:tmpl w:val="CEC044BC"/>
    <w:lvl w:ilvl="0" w:tplc="7532760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3" w15:restartNumberingAfterBreak="0">
    <w:nsid w:val="640C5D75"/>
    <w:multiLevelType w:val="hybridMultilevel"/>
    <w:tmpl w:val="D802417C"/>
    <w:lvl w:ilvl="0" w:tplc="8E9C940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4" w15:restartNumberingAfterBreak="0">
    <w:nsid w:val="644451E7"/>
    <w:multiLevelType w:val="hybridMultilevel"/>
    <w:tmpl w:val="BC3822A8"/>
    <w:lvl w:ilvl="0" w:tplc="00ECB7A8">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5"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46" w15:restartNumberingAfterBreak="0">
    <w:nsid w:val="6C624B36"/>
    <w:multiLevelType w:val="hybridMultilevel"/>
    <w:tmpl w:val="EB0A7FCE"/>
    <w:lvl w:ilvl="0" w:tplc="7BDC2F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7" w15:restartNumberingAfterBreak="0">
    <w:nsid w:val="6CD617C2"/>
    <w:multiLevelType w:val="hybridMultilevel"/>
    <w:tmpl w:val="E51E3F5E"/>
    <w:lvl w:ilvl="0" w:tplc="751876B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8" w15:restartNumberingAfterBreak="0">
    <w:nsid w:val="72600B56"/>
    <w:multiLevelType w:val="multilevel"/>
    <w:tmpl w:val="963AA43C"/>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9" w15:restartNumberingAfterBreak="0">
    <w:nsid w:val="73C64860"/>
    <w:multiLevelType w:val="hybridMultilevel"/>
    <w:tmpl w:val="2794AB6C"/>
    <w:lvl w:ilvl="0" w:tplc="00C615D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50" w15:restartNumberingAfterBreak="0">
    <w:nsid w:val="744D7D5C"/>
    <w:multiLevelType w:val="multilevel"/>
    <w:tmpl w:val="2CC87FDA"/>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51" w15:restartNumberingAfterBreak="0">
    <w:nsid w:val="7FE41979"/>
    <w:multiLevelType w:val="hybridMultilevel"/>
    <w:tmpl w:val="71100460"/>
    <w:lvl w:ilvl="0" w:tplc="29C0FCB8">
      <w:start w:val="1"/>
      <w:numFmt w:val="upperLetter"/>
      <w:lvlText w:val="%1."/>
      <w:lvlJc w:val="left"/>
      <w:pPr>
        <w:tabs>
          <w:tab w:val="num" w:pos="907"/>
        </w:tabs>
        <w:ind w:left="907" w:hanging="340"/>
      </w:pPr>
      <w:rPr>
        <w:rFonts w:ascii="Arial" w:hAnsi="Arial" w:cs="Arial" w:hint="default"/>
        <w:b/>
        <w:i w:val="0"/>
        <w:sz w:val="20"/>
        <w:szCs w:val="20"/>
      </w:rPr>
    </w:lvl>
    <w:lvl w:ilvl="1" w:tplc="4ED00656">
      <w:start w:val="1"/>
      <w:numFmt w:val="lowerLetter"/>
      <w:lvlText w:val="%2)"/>
      <w:lvlJc w:val="left"/>
      <w:pPr>
        <w:tabs>
          <w:tab w:val="num" w:pos="1588"/>
        </w:tabs>
        <w:ind w:left="1588" w:hanging="341"/>
      </w:pPr>
      <w:rPr>
        <w:rFonts w:ascii="Tahoma" w:hAnsi="Tahoma" w:hint="default"/>
        <w:b/>
        <w:i w:val="0"/>
        <w:caps w:val="0"/>
        <w:strike w:val="0"/>
        <w:dstrike w:val="0"/>
        <w:outline w:val="0"/>
        <w:shadow w:val="0"/>
        <w:emboss w:val="0"/>
        <w:imprint w:val="0"/>
        <w:vanish w:val="0"/>
        <w:sz w:val="20"/>
        <w:szCs w:val="20"/>
        <w:vertAlign w:val="baseline"/>
      </w:r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9"/>
  </w:num>
  <w:num w:numId="12">
    <w:abstractNumId w:val="45"/>
  </w:num>
  <w:num w:numId="13">
    <w:abstractNumId w:val="10"/>
  </w:num>
  <w:num w:numId="14">
    <w:abstractNumId w:val="31"/>
  </w:num>
  <w:num w:numId="15">
    <w:abstractNumId w:val="25"/>
  </w:num>
  <w:num w:numId="16">
    <w:abstractNumId w:val="11"/>
  </w:num>
  <w:num w:numId="17">
    <w:abstractNumId w:val="46"/>
  </w:num>
  <w:num w:numId="18">
    <w:abstractNumId w:val="23"/>
  </w:num>
  <w:num w:numId="19">
    <w:abstractNumId w:val="20"/>
  </w:num>
  <w:num w:numId="20">
    <w:abstractNumId w:val="34"/>
  </w:num>
  <w:num w:numId="21">
    <w:abstractNumId w:val="16"/>
  </w:num>
  <w:num w:numId="22">
    <w:abstractNumId w:val="40"/>
  </w:num>
  <w:num w:numId="23">
    <w:abstractNumId w:val="51"/>
  </w:num>
  <w:num w:numId="24">
    <w:abstractNumId w:val="41"/>
  </w:num>
  <w:num w:numId="25">
    <w:abstractNumId w:val="39"/>
  </w:num>
  <w:num w:numId="26">
    <w:abstractNumId w:val="35"/>
  </w:num>
  <w:num w:numId="27">
    <w:abstractNumId w:val="14"/>
  </w:num>
  <w:num w:numId="28">
    <w:abstractNumId w:val="32"/>
  </w:num>
  <w:num w:numId="29">
    <w:abstractNumId w:val="13"/>
  </w:num>
  <w:num w:numId="30">
    <w:abstractNumId w:val="44"/>
  </w:num>
  <w:num w:numId="31">
    <w:abstractNumId w:val="30"/>
  </w:num>
  <w:num w:numId="32">
    <w:abstractNumId w:val="15"/>
  </w:num>
  <w:num w:numId="33">
    <w:abstractNumId w:val="28"/>
  </w:num>
  <w:num w:numId="34">
    <w:abstractNumId w:val="21"/>
  </w:num>
  <w:num w:numId="35">
    <w:abstractNumId w:val="38"/>
  </w:num>
  <w:num w:numId="36">
    <w:abstractNumId w:val="42"/>
  </w:num>
  <w:num w:numId="37">
    <w:abstractNumId w:val="37"/>
  </w:num>
  <w:num w:numId="38">
    <w:abstractNumId w:val="29"/>
  </w:num>
  <w:num w:numId="39">
    <w:abstractNumId w:val="12"/>
  </w:num>
  <w:num w:numId="40">
    <w:abstractNumId w:val="27"/>
  </w:num>
  <w:num w:numId="41">
    <w:abstractNumId w:val="22"/>
  </w:num>
  <w:num w:numId="42">
    <w:abstractNumId w:val="47"/>
  </w:num>
  <w:num w:numId="43">
    <w:abstractNumId w:val="49"/>
  </w:num>
  <w:num w:numId="44">
    <w:abstractNumId w:val="24"/>
  </w:num>
  <w:num w:numId="45">
    <w:abstractNumId w:val="43"/>
  </w:num>
  <w:num w:numId="46">
    <w:abstractNumId w:val="17"/>
  </w:num>
  <w:num w:numId="47">
    <w:abstractNumId w:val="33"/>
  </w:num>
  <w:num w:numId="48">
    <w:abstractNumId w:val="18"/>
  </w:num>
  <w:num w:numId="49">
    <w:abstractNumId w:val="36"/>
  </w:num>
  <w:num w:numId="50">
    <w:abstractNumId w:val="48"/>
  </w:num>
  <w:num w:numId="51">
    <w:abstractNumId w:val="50"/>
  </w:num>
  <w:num w:numId="52">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175"/>
    <w:rsid w:val="00031A1B"/>
    <w:rsid w:val="000352D7"/>
    <w:rsid w:val="00052F95"/>
    <w:rsid w:val="000B1436"/>
    <w:rsid w:val="000D02B4"/>
    <w:rsid w:val="000D6250"/>
    <w:rsid w:val="00137A29"/>
    <w:rsid w:val="0014124D"/>
    <w:rsid w:val="00155FDF"/>
    <w:rsid w:val="00166E01"/>
    <w:rsid w:val="001675E2"/>
    <w:rsid w:val="00191007"/>
    <w:rsid w:val="001A0C5A"/>
    <w:rsid w:val="001A4C05"/>
    <w:rsid w:val="001A584B"/>
    <w:rsid w:val="001B7CFF"/>
    <w:rsid w:val="001C63B4"/>
    <w:rsid w:val="001D7575"/>
    <w:rsid w:val="00203A7E"/>
    <w:rsid w:val="00264E35"/>
    <w:rsid w:val="00276134"/>
    <w:rsid w:val="002A060A"/>
    <w:rsid w:val="002A7700"/>
    <w:rsid w:val="002B3208"/>
    <w:rsid w:val="002D12E5"/>
    <w:rsid w:val="002E5673"/>
    <w:rsid w:val="002F03C7"/>
    <w:rsid w:val="002F24F1"/>
    <w:rsid w:val="0031287F"/>
    <w:rsid w:val="00320127"/>
    <w:rsid w:val="0032594E"/>
    <w:rsid w:val="00342D4B"/>
    <w:rsid w:val="00351BE8"/>
    <w:rsid w:val="00361E64"/>
    <w:rsid w:val="0036512A"/>
    <w:rsid w:val="0036541F"/>
    <w:rsid w:val="00381252"/>
    <w:rsid w:val="003A224F"/>
    <w:rsid w:val="003D24B0"/>
    <w:rsid w:val="003F72D8"/>
    <w:rsid w:val="00404B91"/>
    <w:rsid w:val="0041247F"/>
    <w:rsid w:val="0043466A"/>
    <w:rsid w:val="00452A3F"/>
    <w:rsid w:val="00466653"/>
    <w:rsid w:val="00475123"/>
    <w:rsid w:val="0048781B"/>
    <w:rsid w:val="00492363"/>
    <w:rsid w:val="004A3C8C"/>
    <w:rsid w:val="004B4819"/>
    <w:rsid w:val="004C67AC"/>
    <w:rsid w:val="004F24DC"/>
    <w:rsid w:val="00501E9A"/>
    <w:rsid w:val="00523906"/>
    <w:rsid w:val="00551C92"/>
    <w:rsid w:val="005577D5"/>
    <w:rsid w:val="005809D3"/>
    <w:rsid w:val="005C336F"/>
    <w:rsid w:val="006065C7"/>
    <w:rsid w:val="00626B77"/>
    <w:rsid w:val="00627236"/>
    <w:rsid w:val="00653175"/>
    <w:rsid w:val="00667A8A"/>
    <w:rsid w:val="006A60F9"/>
    <w:rsid w:val="006A65EB"/>
    <w:rsid w:val="006C2BB0"/>
    <w:rsid w:val="006D0504"/>
    <w:rsid w:val="006E5C56"/>
    <w:rsid w:val="006F1011"/>
    <w:rsid w:val="007027DC"/>
    <w:rsid w:val="00702E4D"/>
    <w:rsid w:val="007042AB"/>
    <w:rsid w:val="007645FD"/>
    <w:rsid w:val="00765CF2"/>
    <w:rsid w:val="00770A36"/>
    <w:rsid w:val="00795A97"/>
    <w:rsid w:val="007B113B"/>
    <w:rsid w:val="007D0E66"/>
    <w:rsid w:val="007D6915"/>
    <w:rsid w:val="007F27BC"/>
    <w:rsid w:val="008019B6"/>
    <w:rsid w:val="00841F33"/>
    <w:rsid w:val="00856945"/>
    <w:rsid w:val="008611C1"/>
    <w:rsid w:val="0086565F"/>
    <w:rsid w:val="00882FFB"/>
    <w:rsid w:val="00891265"/>
    <w:rsid w:val="00893B9C"/>
    <w:rsid w:val="008A2A55"/>
    <w:rsid w:val="008C1BA6"/>
    <w:rsid w:val="008C4912"/>
    <w:rsid w:val="00904836"/>
    <w:rsid w:val="00915BAE"/>
    <w:rsid w:val="009262EE"/>
    <w:rsid w:val="00947F54"/>
    <w:rsid w:val="00960F79"/>
    <w:rsid w:val="00963801"/>
    <w:rsid w:val="009A752A"/>
    <w:rsid w:val="009B6504"/>
    <w:rsid w:val="009C30DD"/>
    <w:rsid w:val="009C52E5"/>
    <w:rsid w:val="009D2C62"/>
    <w:rsid w:val="00A07401"/>
    <w:rsid w:val="00A12F0A"/>
    <w:rsid w:val="00A225A4"/>
    <w:rsid w:val="00A36D8B"/>
    <w:rsid w:val="00A4017C"/>
    <w:rsid w:val="00A479B6"/>
    <w:rsid w:val="00A721A5"/>
    <w:rsid w:val="00AD251A"/>
    <w:rsid w:val="00AD58A4"/>
    <w:rsid w:val="00AD75D3"/>
    <w:rsid w:val="00B03933"/>
    <w:rsid w:val="00B17EE2"/>
    <w:rsid w:val="00B242AA"/>
    <w:rsid w:val="00B267B0"/>
    <w:rsid w:val="00B44CCC"/>
    <w:rsid w:val="00B53F10"/>
    <w:rsid w:val="00B6605E"/>
    <w:rsid w:val="00B70769"/>
    <w:rsid w:val="00B81C5A"/>
    <w:rsid w:val="00BA7439"/>
    <w:rsid w:val="00BB5E0A"/>
    <w:rsid w:val="00BC65B5"/>
    <w:rsid w:val="00BD2A00"/>
    <w:rsid w:val="00BE3D1B"/>
    <w:rsid w:val="00BE5CEB"/>
    <w:rsid w:val="00BE797F"/>
    <w:rsid w:val="00C01D20"/>
    <w:rsid w:val="00C22EA2"/>
    <w:rsid w:val="00C26E1E"/>
    <w:rsid w:val="00C55C0F"/>
    <w:rsid w:val="00C7463F"/>
    <w:rsid w:val="00C9040D"/>
    <w:rsid w:val="00C92D18"/>
    <w:rsid w:val="00C9726B"/>
    <w:rsid w:val="00CB51AF"/>
    <w:rsid w:val="00CB5EDD"/>
    <w:rsid w:val="00CC1D9E"/>
    <w:rsid w:val="00CE763C"/>
    <w:rsid w:val="00D3343E"/>
    <w:rsid w:val="00D34B9D"/>
    <w:rsid w:val="00D4400E"/>
    <w:rsid w:val="00D70293"/>
    <w:rsid w:val="00D7171A"/>
    <w:rsid w:val="00D72F31"/>
    <w:rsid w:val="00D759B2"/>
    <w:rsid w:val="00D86796"/>
    <w:rsid w:val="00DB1078"/>
    <w:rsid w:val="00DC3F07"/>
    <w:rsid w:val="00DD3C6B"/>
    <w:rsid w:val="00E10D5C"/>
    <w:rsid w:val="00E23FC3"/>
    <w:rsid w:val="00E40297"/>
    <w:rsid w:val="00E4683D"/>
    <w:rsid w:val="00E52A01"/>
    <w:rsid w:val="00E64FE0"/>
    <w:rsid w:val="00E740D5"/>
    <w:rsid w:val="00E74115"/>
    <w:rsid w:val="00E74293"/>
    <w:rsid w:val="00E74865"/>
    <w:rsid w:val="00E871DC"/>
    <w:rsid w:val="00E937F1"/>
    <w:rsid w:val="00E95251"/>
    <w:rsid w:val="00EA01A0"/>
    <w:rsid w:val="00EA046E"/>
    <w:rsid w:val="00EA2F49"/>
    <w:rsid w:val="00EA37F3"/>
    <w:rsid w:val="00EE4AD7"/>
    <w:rsid w:val="00EF70A4"/>
    <w:rsid w:val="00F04865"/>
    <w:rsid w:val="00F15E76"/>
    <w:rsid w:val="00F4536B"/>
    <w:rsid w:val="00F56340"/>
    <w:rsid w:val="00F72B6C"/>
    <w:rsid w:val="00F85F5C"/>
    <w:rsid w:val="00F87A85"/>
    <w:rsid w:val="00F9798C"/>
    <w:rsid w:val="00FA19D4"/>
    <w:rsid w:val="00FB1C86"/>
    <w:rsid w:val="00FB1D73"/>
    <w:rsid w:val="00FC32F4"/>
    <w:rsid w:val="00FD1DF9"/>
    <w:rsid w:val="00FE5A6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1E40C361"/>
  <w15:docId w15:val="{11EA5F80-A9A2-419C-91E3-7FC5FA96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E35"/>
    <w:pPr>
      <w:widowControl w:val="0"/>
    </w:pPr>
    <w:rPr>
      <w:rFonts w:ascii="Tahoma" w:hAnsi="Tahoma"/>
      <w:snapToGrid w:val="0"/>
      <w:lang w:eastAsia="es-ES"/>
    </w:rPr>
  </w:style>
  <w:style w:type="paragraph" w:styleId="Ttulo1">
    <w:name w:val="heading 1"/>
    <w:basedOn w:val="Normal"/>
    <w:next w:val="Normal"/>
    <w:qFormat/>
    <w:rsid w:val="00264E35"/>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264E35"/>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264E35"/>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264E35"/>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264E35"/>
    <w:pPr>
      <w:numPr>
        <w:ilvl w:val="4"/>
        <w:numId w:val="11"/>
      </w:numPr>
      <w:spacing w:before="240" w:after="60"/>
      <w:outlineLvl w:val="4"/>
    </w:pPr>
    <w:rPr>
      <w:b/>
      <w:bCs/>
      <w:i/>
      <w:iCs/>
      <w:sz w:val="26"/>
      <w:szCs w:val="26"/>
    </w:rPr>
  </w:style>
  <w:style w:type="paragraph" w:styleId="Ttulo6">
    <w:name w:val="heading 6"/>
    <w:basedOn w:val="Normal"/>
    <w:next w:val="Normal"/>
    <w:qFormat/>
    <w:rsid w:val="00264E35"/>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264E35"/>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264E35"/>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264E35"/>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264E35"/>
    <w:pPr>
      <w:tabs>
        <w:tab w:val="center" w:pos="4252"/>
        <w:tab w:val="right" w:pos="8504"/>
      </w:tabs>
    </w:pPr>
  </w:style>
  <w:style w:type="character" w:styleId="Nmerodepgina">
    <w:name w:val="page number"/>
    <w:basedOn w:val="Fuentedeprrafopredeter"/>
    <w:rsid w:val="00264E35"/>
  </w:style>
  <w:style w:type="paragraph" w:styleId="Encabezado">
    <w:name w:val="header"/>
    <w:basedOn w:val="Normal"/>
    <w:link w:val="EncabezadoCar"/>
    <w:uiPriority w:val="99"/>
    <w:rsid w:val="00264E35"/>
    <w:pPr>
      <w:tabs>
        <w:tab w:val="center" w:pos="4252"/>
        <w:tab w:val="right" w:pos="8504"/>
      </w:tabs>
    </w:pPr>
  </w:style>
  <w:style w:type="paragraph" w:styleId="Textodeglobo">
    <w:name w:val="Balloon Text"/>
    <w:basedOn w:val="Normal"/>
    <w:semiHidden/>
    <w:rsid w:val="00264E35"/>
    <w:rPr>
      <w:rFonts w:cs="Tahoma"/>
      <w:sz w:val="16"/>
      <w:szCs w:val="16"/>
    </w:rPr>
  </w:style>
  <w:style w:type="paragraph" w:styleId="TDC1">
    <w:name w:val="toc 1"/>
    <w:basedOn w:val="Normal"/>
    <w:next w:val="TDC2"/>
    <w:autoRedefine/>
    <w:uiPriority w:val="39"/>
    <w:rsid w:val="006D0504"/>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6D0504"/>
    <w:pPr>
      <w:tabs>
        <w:tab w:val="left" w:pos="964"/>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41247F"/>
    <w:pPr>
      <w:ind w:left="397"/>
    </w:pPr>
    <w:rPr>
      <w:rFonts w:ascii="Arial" w:hAnsi="Arial" w:cs="Tahoma"/>
      <w:sz w:val="18"/>
      <w:szCs w:val="18"/>
    </w:rPr>
  </w:style>
  <w:style w:type="character" w:styleId="Hipervnculo">
    <w:name w:val="Hyperlink"/>
    <w:basedOn w:val="Fuentedeprrafopredeter"/>
    <w:uiPriority w:val="99"/>
    <w:rsid w:val="00264E35"/>
    <w:rPr>
      <w:color w:val="0000FF"/>
      <w:u w:val="single"/>
    </w:rPr>
  </w:style>
  <w:style w:type="paragraph" w:styleId="TDC4">
    <w:name w:val="toc 4"/>
    <w:basedOn w:val="Normal"/>
    <w:next w:val="Normal"/>
    <w:autoRedefine/>
    <w:semiHidden/>
    <w:rsid w:val="00264E35"/>
    <w:pPr>
      <w:ind w:left="600"/>
    </w:pPr>
    <w:rPr>
      <w:rFonts w:ascii="Times New Roman" w:hAnsi="Times New Roman"/>
      <w:sz w:val="18"/>
      <w:szCs w:val="21"/>
    </w:rPr>
  </w:style>
  <w:style w:type="paragraph" w:styleId="TDC5">
    <w:name w:val="toc 5"/>
    <w:basedOn w:val="Normal"/>
    <w:next w:val="Normal"/>
    <w:autoRedefine/>
    <w:semiHidden/>
    <w:rsid w:val="00264E35"/>
    <w:pPr>
      <w:ind w:left="800"/>
    </w:pPr>
    <w:rPr>
      <w:rFonts w:ascii="Times New Roman" w:hAnsi="Times New Roman"/>
      <w:sz w:val="18"/>
      <w:szCs w:val="21"/>
    </w:rPr>
  </w:style>
  <w:style w:type="paragraph" w:styleId="TDC6">
    <w:name w:val="toc 6"/>
    <w:basedOn w:val="Normal"/>
    <w:next w:val="Normal"/>
    <w:autoRedefine/>
    <w:semiHidden/>
    <w:rsid w:val="00264E35"/>
    <w:pPr>
      <w:ind w:left="1000"/>
    </w:pPr>
    <w:rPr>
      <w:rFonts w:ascii="Times New Roman" w:hAnsi="Times New Roman"/>
      <w:sz w:val="18"/>
      <w:szCs w:val="21"/>
    </w:rPr>
  </w:style>
  <w:style w:type="paragraph" w:styleId="TDC7">
    <w:name w:val="toc 7"/>
    <w:basedOn w:val="Normal"/>
    <w:next w:val="Normal"/>
    <w:autoRedefine/>
    <w:semiHidden/>
    <w:rsid w:val="00264E35"/>
    <w:pPr>
      <w:ind w:left="1200"/>
    </w:pPr>
    <w:rPr>
      <w:rFonts w:ascii="Times New Roman" w:hAnsi="Times New Roman"/>
      <w:sz w:val="18"/>
      <w:szCs w:val="21"/>
    </w:rPr>
  </w:style>
  <w:style w:type="paragraph" w:styleId="TDC8">
    <w:name w:val="toc 8"/>
    <w:basedOn w:val="Normal"/>
    <w:next w:val="Normal"/>
    <w:autoRedefine/>
    <w:semiHidden/>
    <w:rsid w:val="00264E35"/>
    <w:pPr>
      <w:ind w:left="1400"/>
    </w:pPr>
    <w:rPr>
      <w:rFonts w:ascii="Times New Roman" w:hAnsi="Times New Roman"/>
      <w:sz w:val="18"/>
      <w:szCs w:val="21"/>
    </w:rPr>
  </w:style>
  <w:style w:type="paragraph" w:styleId="TDC9">
    <w:name w:val="toc 9"/>
    <w:basedOn w:val="Normal"/>
    <w:next w:val="Normal"/>
    <w:autoRedefine/>
    <w:semiHidden/>
    <w:rsid w:val="00264E35"/>
    <w:pPr>
      <w:ind w:left="1600"/>
    </w:pPr>
    <w:rPr>
      <w:rFonts w:ascii="Times New Roman" w:hAnsi="Times New Roman"/>
      <w:sz w:val="18"/>
      <w:szCs w:val="21"/>
    </w:rPr>
  </w:style>
  <w:style w:type="paragraph" w:customStyle="1" w:styleId="Estilo1">
    <w:name w:val="Estilo1"/>
    <w:basedOn w:val="TDC1"/>
    <w:next w:val="Continuarlista"/>
    <w:rsid w:val="00264E35"/>
    <w:pPr>
      <w:tabs>
        <w:tab w:val="left" w:pos="400"/>
        <w:tab w:val="right" w:leader="dot" w:pos="9173"/>
      </w:tabs>
    </w:pPr>
    <w:rPr>
      <w:rFonts w:ascii="Tahoma" w:hAnsi="Tahoma"/>
    </w:rPr>
  </w:style>
  <w:style w:type="paragraph" w:styleId="Continuarlista">
    <w:name w:val="List Continue"/>
    <w:basedOn w:val="Normal"/>
    <w:rsid w:val="00264E35"/>
    <w:pPr>
      <w:spacing w:after="120"/>
      <w:ind w:left="283"/>
    </w:pPr>
  </w:style>
  <w:style w:type="paragraph" w:customStyle="1" w:styleId="INDEX">
    <w:name w:val="INDEX"/>
    <w:basedOn w:val="Lista"/>
    <w:semiHidden/>
    <w:rsid w:val="00264E35"/>
    <w:pPr>
      <w:numPr>
        <w:numId w:val="12"/>
      </w:numPr>
    </w:pPr>
  </w:style>
  <w:style w:type="paragraph" w:styleId="Lista">
    <w:name w:val="List"/>
    <w:basedOn w:val="Normal"/>
    <w:rsid w:val="00264E35"/>
    <w:pPr>
      <w:ind w:left="283" w:hanging="283"/>
    </w:pPr>
  </w:style>
  <w:style w:type="character" w:styleId="AcrnimoHTML">
    <w:name w:val="HTML Acronym"/>
    <w:basedOn w:val="Fuentedeprrafopredeter"/>
    <w:rsid w:val="00264E35"/>
  </w:style>
  <w:style w:type="character" w:styleId="CitaHTML">
    <w:name w:val="HTML Cite"/>
    <w:basedOn w:val="Fuentedeprrafopredeter"/>
    <w:rsid w:val="00264E35"/>
    <w:rPr>
      <w:i/>
      <w:iCs/>
    </w:rPr>
  </w:style>
  <w:style w:type="paragraph" w:styleId="Continuarlista2">
    <w:name w:val="List Continue 2"/>
    <w:basedOn w:val="Normal"/>
    <w:rsid w:val="00264E35"/>
    <w:pPr>
      <w:spacing w:after="120"/>
      <w:ind w:left="566"/>
    </w:pPr>
  </w:style>
  <w:style w:type="paragraph" w:styleId="Listaconnmeros">
    <w:name w:val="List Number"/>
    <w:basedOn w:val="Normal"/>
    <w:rsid w:val="00264E35"/>
    <w:pPr>
      <w:numPr>
        <w:numId w:val="1"/>
      </w:numPr>
    </w:pPr>
  </w:style>
  <w:style w:type="paragraph" w:customStyle="1" w:styleId="Estilo2">
    <w:name w:val="Estilo2"/>
    <w:basedOn w:val="INDEX"/>
    <w:next w:val="Estilo1"/>
    <w:autoRedefine/>
    <w:semiHidden/>
    <w:rsid w:val="00264E35"/>
    <w:rPr>
      <w:rFonts w:eastAsia="Tahoma" w:cs="Tahoma"/>
    </w:rPr>
  </w:style>
  <w:style w:type="character" w:styleId="CdigoHTML">
    <w:name w:val="HTML Code"/>
    <w:basedOn w:val="Fuentedeprrafopredeter"/>
    <w:rsid w:val="00264E35"/>
    <w:rPr>
      <w:rFonts w:ascii="Courier New" w:hAnsi="Courier New" w:cs="Courier New"/>
      <w:sz w:val="20"/>
      <w:szCs w:val="20"/>
    </w:rPr>
  </w:style>
  <w:style w:type="paragraph" w:styleId="Cierre">
    <w:name w:val="Closing"/>
    <w:basedOn w:val="Normal"/>
    <w:rsid w:val="00264E35"/>
    <w:pPr>
      <w:ind w:left="4252"/>
    </w:pPr>
  </w:style>
  <w:style w:type="paragraph" w:styleId="Continuarlista3">
    <w:name w:val="List Continue 3"/>
    <w:basedOn w:val="Normal"/>
    <w:rsid w:val="00264E35"/>
    <w:pPr>
      <w:spacing w:after="120"/>
      <w:ind w:left="849"/>
    </w:pPr>
  </w:style>
  <w:style w:type="paragraph" w:styleId="Continuarlista4">
    <w:name w:val="List Continue 4"/>
    <w:basedOn w:val="Normal"/>
    <w:rsid w:val="00264E35"/>
    <w:pPr>
      <w:spacing w:after="120"/>
      <w:ind w:left="1132"/>
    </w:pPr>
  </w:style>
  <w:style w:type="paragraph" w:styleId="Continuarlista5">
    <w:name w:val="List Continue 5"/>
    <w:basedOn w:val="Normal"/>
    <w:rsid w:val="00264E35"/>
    <w:pPr>
      <w:spacing w:after="120"/>
      <w:ind w:left="1415"/>
    </w:pPr>
  </w:style>
  <w:style w:type="character" w:styleId="DefinicinHTML">
    <w:name w:val="HTML Definition"/>
    <w:basedOn w:val="Fuentedeprrafopredeter"/>
    <w:rsid w:val="00264E35"/>
    <w:rPr>
      <w:i/>
      <w:iCs/>
    </w:rPr>
  </w:style>
  <w:style w:type="paragraph" w:styleId="DireccinHTML">
    <w:name w:val="HTML Address"/>
    <w:basedOn w:val="Normal"/>
    <w:rsid w:val="00264E35"/>
    <w:rPr>
      <w:i/>
      <w:iCs/>
    </w:rPr>
  </w:style>
  <w:style w:type="paragraph" w:styleId="Direccinsobre">
    <w:name w:val="envelope address"/>
    <w:basedOn w:val="Normal"/>
    <w:rsid w:val="00264E35"/>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264E35"/>
    <w:rPr>
      <w:rFonts w:ascii="Courier New" w:hAnsi="Courier New" w:cs="Courier New"/>
    </w:rPr>
  </w:style>
  <w:style w:type="paragraph" w:styleId="Encabezadodemensaje">
    <w:name w:val="Message Header"/>
    <w:basedOn w:val="Normal"/>
    <w:rsid w:val="00264E3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264E35"/>
  </w:style>
  <w:style w:type="character" w:styleId="nfasis">
    <w:name w:val="Emphasis"/>
    <w:basedOn w:val="Fuentedeprrafopredeter"/>
    <w:qFormat/>
    <w:rsid w:val="00264E35"/>
    <w:rPr>
      <w:i/>
      <w:iCs/>
    </w:rPr>
  </w:style>
  <w:style w:type="paragraph" w:styleId="Fecha">
    <w:name w:val="Date"/>
    <w:basedOn w:val="Normal"/>
    <w:next w:val="Normal"/>
    <w:rsid w:val="00264E35"/>
  </w:style>
  <w:style w:type="paragraph" w:styleId="Firma">
    <w:name w:val="Signature"/>
    <w:basedOn w:val="Normal"/>
    <w:rsid w:val="00264E35"/>
    <w:pPr>
      <w:ind w:left="4252"/>
    </w:pPr>
  </w:style>
  <w:style w:type="paragraph" w:styleId="Firmadecorreoelectrnico">
    <w:name w:val="E-mail Signature"/>
    <w:basedOn w:val="Normal"/>
    <w:rsid w:val="00264E35"/>
  </w:style>
  <w:style w:type="character" w:styleId="Hipervnculovisitado">
    <w:name w:val="FollowedHyperlink"/>
    <w:basedOn w:val="Fuentedeprrafopredeter"/>
    <w:rsid w:val="00264E35"/>
    <w:rPr>
      <w:color w:val="800080"/>
      <w:u w:val="single"/>
    </w:rPr>
  </w:style>
  <w:style w:type="paragraph" w:styleId="HTMLconformatoprevio">
    <w:name w:val="HTML Preformatted"/>
    <w:basedOn w:val="Normal"/>
    <w:rsid w:val="00264E35"/>
    <w:rPr>
      <w:rFonts w:ascii="Courier New" w:hAnsi="Courier New" w:cs="Courier New"/>
    </w:rPr>
  </w:style>
  <w:style w:type="paragraph" w:styleId="Lista2">
    <w:name w:val="List 2"/>
    <w:basedOn w:val="Normal"/>
    <w:rsid w:val="00264E35"/>
    <w:pPr>
      <w:ind w:left="566" w:hanging="283"/>
    </w:pPr>
  </w:style>
  <w:style w:type="paragraph" w:styleId="Lista3">
    <w:name w:val="List 3"/>
    <w:basedOn w:val="Normal"/>
    <w:rsid w:val="00264E35"/>
    <w:pPr>
      <w:ind w:left="849" w:hanging="283"/>
    </w:pPr>
  </w:style>
  <w:style w:type="paragraph" w:styleId="Lista4">
    <w:name w:val="List 4"/>
    <w:basedOn w:val="Normal"/>
    <w:rsid w:val="00264E35"/>
    <w:pPr>
      <w:ind w:left="1132" w:hanging="283"/>
    </w:pPr>
  </w:style>
  <w:style w:type="paragraph" w:styleId="Lista5">
    <w:name w:val="List 5"/>
    <w:basedOn w:val="Normal"/>
    <w:rsid w:val="00264E35"/>
    <w:pPr>
      <w:ind w:left="1415" w:hanging="283"/>
    </w:pPr>
  </w:style>
  <w:style w:type="paragraph" w:styleId="Listaconnmeros2">
    <w:name w:val="List Number 2"/>
    <w:basedOn w:val="Normal"/>
    <w:rsid w:val="00264E35"/>
    <w:pPr>
      <w:numPr>
        <w:numId w:val="2"/>
      </w:numPr>
    </w:pPr>
  </w:style>
  <w:style w:type="paragraph" w:styleId="Listaconnmeros3">
    <w:name w:val="List Number 3"/>
    <w:basedOn w:val="Normal"/>
    <w:rsid w:val="00264E35"/>
    <w:pPr>
      <w:numPr>
        <w:numId w:val="3"/>
      </w:numPr>
    </w:pPr>
  </w:style>
  <w:style w:type="paragraph" w:styleId="Listaconnmeros4">
    <w:name w:val="List Number 4"/>
    <w:basedOn w:val="Normal"/>
    <w:rsid w:val="00264E35"/>
    <w:pPr>
      <w:numPr>
        <w:numId w:val="4"/>
      </w:numPr>
    </w:pPr>
  </w:style>
  <w:style w:type="paragraph" w:styleId="Listaconnmeros5">
    <w:name w:val="List Number 5"/>
    <w:basedOn w:val="Normal"/>
    <w:rsid w:val="00264E35"/>
    <w:pPr>
      <w:numPr>
        <w:numId w:val="5"/>
      </w:numPr>
    </w:pPr>
  </w:style>
  <w:style w:type="paragraph" w:styleId="Listaconvietas">
    <w:name w:val="List Bullet"/>
    <w:basedOn w:val="Normal"/>
    <w:autoRedefine/>
    <w:rsid w:val="00264E35"/>
    <w:pPr>
      <w:numPr>
        <w:numId w:val="6"/>
      </w:numPr>
    </w:pPr>
  </w:style>
  <w:style w:type="paragraph" w:styleId="Listaconvietas2">
    <w:name w:val="List Bullet 2"/>
    <w:basedOn w:val="Normal"/>
    <w:autoRedefine/>
    <w:rsid w:val="00264E35"/>
    <w:pPr>
      <w:numPr>
        <w:numId w:val="7"/>
      </w:numPr>
    </w:pPr>
  </w:style>
  <w:style w:type="paragraph" w:styleId="Listaconvietas3">
    <w:name w:val="List Bullet 3"/>
    <w:basedOn w:val="Normal"/>
    <w:autoRedefine/>
    <w:rsid w:val="00264E35"/>
    <w:pPr>
      <w:numPr>
        <w:numId w:val="8"/>
      </w:numPr>
    </w:pPr>
  </w:style>
  <w:style w:type="paragraph" w:styleId="Listaconvietas4">
    <w:name w:val="List Bullet 4"/>
    <w:basedOn w:val="Normal"/>
    <w:autoRedefine/>
    <w:rsid w:val="00264E35"/>
    <w:pPr>
      <w:numPr>
        <w:numId w:val="9"/>
      </w:numPr>
    </w:pPr>
  </w:style>
  <w:style w:type="paragraph" w:styleId="Listaconvietas5">
    <w:name w:val="List Bullet 5"/>
    <w:basedOn w:val="Normal"/>
    <w:autoRedefine/>
    <w:rsid w:val="00264E35"/>
    <w:pPr>
      <w:numPr>
        <w:numId w:val="10"/>
      </w:numPr>
    </w:pPr>
  </w:style>
  <w:style w:type="character" w:styleId="MquinadeescribirHTML">
    <w:name w:val="HTML Typewriter"/>
    <w:basedOn w:val="Fuentedeprrafopredeter"/>
    <w:rsid w:val="00264E35"/>
    <w:rPr>
      <w:rFonts w:ascii="Courier New" w:hAnsi="Courier New" w:cs="Courier New"/>
      <w:sz w:val="20"/>
      <w:szCs w:val="20"/>
    </w:rPr>
  </w:style>
  <w:style w:type="paragraph" w:styleId="NormalWeb">
    <w:name w:val="Normal (Web)"/>
    <w:basedOn w:val="Normal"/>
    <w:rsid w:val="00264E35"/>
    <w:rPr>
      <w:rFonts w:ascii="Times New Roman" w:hAnsi="Times New Roman"/>
      <w:sz w:val="24"/>
      <w:szCs w:val="24"/>
    </w:rPr>
  </w:style>
  <w:style w:type="character" w:styleId="Nmerodelnea">
    <w:name w:val="line number"/>
    <w:basedOn w:val="Fuentedeprrafopredeter"/>
    <w:rsid w:val="00264E35"/>
  </w:style>
  <w:style w:type="paragraph" w:styleId="Remitedesobre">
    <w:name w:val="envelope return"/>
    <w:basedOn w:val="Normal"/>
    <w:rsid w:val="00264E35"/>
    <w:rPr>
      <w:rFonts w:ascii="Arial" w:hAnsi="Arial" w:cs="Arial"/>
    </w:rPr>
  </w:style>
  <w:style w:type="paragraph" w:styleId="Saludo">
    <w:name w:val="Salutation"/>
    <w:basedOn w:val="Normal"/>
    <w:next w:val="Normal"/>
    <w:rsid w:val="00264E35"/>
  </w:style>
  <w:style w:type="paragraph" w:styleId="Sangra2detindependiente">
    <w:name w:val="Body Text Indent 2"/>
    <w:basedOn w:val="Normal"/>
    <w:rsid w:val="00264E35"/>
    <w:pPr>
      <w:spacing w:after="120" w:line="480" w:lineRule="auto"/>
      <w:ind w:left="283"/>
    </w:pPr>
  </w:style>
  <w:style w:type="paragraph" w:styleId="Sangra3detindependiente">
    <w:name w:val="Body Text Indent 3"/>
    <w:basedOn w:val="Normal"/>
    <w:rsid w:val="00264E35"/>
    <w:pPr>
      <w:spacing w:after="120"/>
      <w:ind w:left="283"/>
    </w:pPr>
    <w:rPr>
      <w:sz w:val="16"/>
      <w:szCs w:val="16"/>
    </w:rPr>
  </w:style>
  <w:style w:type="paragraph" w:styleId="Sangradetextonormal">
    <w:name w:val="Body Text Indent"/>
    <w:basedOn w:val="Normal"/>
    <w:rsid w:val="00264E35"/>
    <w:pPr>
      <w:spacing w:after="120"/>
      <w:ind w:left="283"/>
    </w:pPr>
  </w:style>
  <w:style w:type="paragraph" w:styleId="Sangranormal">
    <w:name w:val="Normal Indent"/>
    <w:basedOn w:val="Normal"/>
    <w:rsid w:val="00264E35"/>
    <w:pPr>
      <w:ind w:left="708"/>
    </w:pPr>
  </w:style>
  <w:style w:type="paragraph" w:styleId="Subttulo">
    <w:name w:val="Subtitle"/>
    <w:basedOn w:val="Normal"/>
    <w:qFormat/>
    <w:rsid w:val="00264E35"/>
    <w:pPr>
      <w:spacing w:after="60"/>
      <w:jc w:val="center"/>
      <w:outlineLvl w:val="1"/>
    </w:pPr>
    <w:rPr>
      <w:rFonts w:ascii="Arial" w:hAnsi="Arial" w:cs="Arial"/>
      <w:sz w:val="24"/>
      <w:szCs w:val="24"/>
    </w:rPr>
  </w:style>
  <w:style w:type="character" w:styleId="TecladoHTML">
    <w:name w:val="HTML Keyboard"/>
    <w:basedOn w:val="Fuentedeprrafopredeter"/>
    <w:rsid w:val="00264E35"/>
    <w:rPr>
      <w:rFonts w:ascii="Courier New" w:hAnsi="Courier New" w:cs="Courier New"/>
      <w:sz w:val="20"/>
      <w:szCs w:val="20"/>
    </w:rPr>
  </w:style>
  <w:style w:type="paragraph" w:styleId="Textodebloque">
    <w:name w:val="Block Text"/>
    <w:basedOn w:val="Normal"/>
    <w:rsid w:val="00264E35"/>
    <w:pPr>
      <w:spacing w:after="120"/>
      <w:ind w:left="1440" w:right="1440"/>
    </w:pPr>
  </w:style>
  <w:style w:type="character" w:styleId="Textoennegrita">
    <w:name w:val="Strong"/>
    <w:basedOn w:val="Fuentedeprrafopredeter"/>
    <w:qFormat/>
    <w:rsid w:val="00264E35"/>
    <w:rPr>
      <w:b/>
      <w:bCs/>
    </w:rPr>
  </w:style>
  <w:style w:type="paragraph" w:styleId="Textoindependiente">
    <w:name w:val="Body Text"/>
    <w:basedOn w:val="Normal"/>
    <w:rsid w:val="00264E35"/>
    <w:pPr>
      <w:spacing w:after="120"/>
    </w:pPr>
  </w:style>
  <w:style w:type="paragraph" w:styleId="Textoindependiente2">
    <w:name w:val="Body Text 2"/>
    <w:basedOn w:val="Normal"/>
    <w:rsid w:val="00264E35"/>
    <w:pPr>
      <w:spacing w:after="120" w:line="480" w:lineRule="auto"/>
    </w:pPr>
  </w:style>
  <w:style w:type="paragraph" w:styleId="Textoindependiente3">
    <w:name w:val="Body Text 3"/>
    <w:basedOn w:val="Normal"/>
    <w:rsid w:val="00264E35"/>
    <w:pPr>
      <w:spacing w:after="120"/>
    </w:pPr>
    <w:rPr>
      <w:sz w:val="16"/>
      <w:szCs w:val="16"/>
    </w:rPr>
  </w:style>
  <w:style w:type="paragraph" w:styleId="Textoindependienteprimerasangra">
    <w:name w:val="Body Text First Indent"/>
    <w:basedOn w:val="Textoindependiente"/>
    <w:rsid w:val="00264E35"/>
    <w:pPr>
      <w:ind w:firstLine="210"/>
    </w:pPr>
  </w:style>
  <w:style w:type="paragraph" w:styleId="Textoindependienteprimerasangra2">
    <w:name w:val="Body Text First Indent 2"/>
    <w:basedOn w:val="Sangradetextonormal"/>
    <w:rsid w:val="00264E35"/>
    <w:pPr>
      <w:ind w:firstLine="210"/>
    </w:pPr>
  </w:style>
  <w:style w:type="paragraph" w:styleId="Textosinformato">
    <w:name w:val="Plain Text"/>
    <w:basedOn w:val="Normal"/>
    <w:rsid w:val="00264E35"/>
    <w:rPr>
      <w:rFonts w:ascii="Courier New" w:hAnsi="Courier New" w:cs="Courier New"/>
    </w:rPr>
  </w:style>
  <w:style w:type="paragraph" w:styleId="Ttulo">
    <w:name w:val="Title"/>
    <w:basedOn w:val="Normal"/>
    <w:qFormat/>
    <w:rsid w:val="00264E35"/>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264E35"/>
    <w:rPr>
      <w:i/>
      <w:iCs/>
    </w:rPr>
  </w:style>
  <w:style w:type="character" w:customStyle="1" w:styleId="EncabezadoCar">
    <w:name w:val="Encabezado Car"/>
    <w:basedOn w:val="Fuentedeprrafopredeter"/>
    <w:link w:val="Encabezado"/>
    <w:uiPriority w:val="99"/>
    <w:locked/>
    <w:rsid w:val="00EA37F3"/>
    <w:rPr>
      <w:rFonts w:ascii="Tahoma" w:hAnsi="Tahoma"/>
      <w:snapToGrid w:val="0"/>
      <w:lang w:eastAsia="es-ES"/>
    </w:rPr>
  </w:style>
  <w:style w:type="paragraph" w:styleId="Prrafodelista">
    <w:name w:val="List Paragraph"/>
    <w:basedOn w:val="Normal"/>
    <w:uiPriority w:val="34"/>
    <w:qFormat/>
    <w:rsid w:val="000B1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2F49EEF7-FE4D-4CE4-9E75-EB069D982C96}"/>
</file>

<file path=customXml/itemProps2.xml><?xml version="1.0" encoding="utf-8"?>
<ds:datastoreItem xmlns:ds="http://schemas.openxmlformats.org/officeDocument/2006/customXml" ds:itemID="{A24992F0-FEC1-4CCD-ADEA-D709463B3829}"/>
</file>

<file path=customXml/itemProps3.xml><?xml version="1.0" encoding="utf-8"?>
<ds:datastoreItem xmlns:ds="http://schemas.openxmlformats.org/officeDocument/2006/customXml" ds:itemID="{555E65EB-42FE-4C0F-B23F-C70FECF09A44}"/>
</file>

<file path=docProps/app.xml><?xml version="1.0" encoding="utf-8"?>
<Properties xmlns="http://schemas.openxmlformats.org/officeDocument/2006/extended-properties" xmlns:vt="http://schemas.openxmlformats.org/officeDocument/2006/docPropsVTypes">
  <Template>Memoria CAT.dot</Template>
  <TotalTime>236</TotalTime>
  <Pages>22</Pages>
  <Words>10133</Words>
  <Characters>55733</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Secció IV</vt:lpstr>
    </vt:vector>
  </TitlesOfParts>
  <Company>Consorci d'Aigües de Tarragona</Company>
  <LinksUpToDate>false</LinksUpToDate>
  <CharactersWithSpaces>65735</CharactersWithSpaces>
  <SharedDoc>false</SharedDoc>
  <HLinks>
    <vt:vector size="102" baseType="variant">
      <vt:variant>
        <vt:i4>1769525</vt:i4>
      </vt:variant>
      <vt:variant>
        <vt:i4>98</vt:i4>
      </vt:variant>
      <vt:variant>
        <vt:i4>0</vt:i4>
      </vt:variant>
      <vt:variant>
        <vt:i4>5</vt:i4>
      </vt:variant>
      <vt:variant>
        <vt:lpwstr/>
      </vt:variant>
      <vt:variant>
        <vt:lpwstr>_Toc236026392</vt:lpwstr>
      </vt:variant>
      <vt:variant>
        <vt:i4>1769525</vt:i4>
      </vt:variant>
      <vt:variant>
        <vt:i4>92</vt:i4>
      </vt:variant>
      <vt:variant>
        <vt:i4>0</vt:i4>
      </vt:variant>
      <vt:variant>
        <vt:i4>5</vt:i4>
      </vt:variant>
      <vt:variant>
        <vt:lpwstr/>
      </vt:variant>
      <vt:variant>
        <vt:lpwstr>_Toc236026391</vt:lpwstr>
      </vt:variant>
      <vt:variant>
        <vt:i4>1769525</vt:i4>
      </vt:variant>
      <vt:variant>
        <vt:i4>86</vt:i4>
      </vt:variant>
      <vt:variant>
        <vt:i4>0</vt:i4>
      </vt:variant>
      <vt:variant>
        <vt:i4>5</vt:i4>
      </vt:variant>
      <vt:variant>
        <vt:lpwstr/>
      </vt:variant>
      <vt:variant>
        <vt:lpwstr>_Toc236026390</vt:lpwstr>
      </vt:variant>
      <vt:variant>
        <vt:i4>1703989</vt:i4>
      </vt:variant>
      <vt:variant>
        <vt:i4>80</vt:i4>
      </vt:variant>
      <vt:variant>
        <vt:i4>0</vt:i4>
      </vt:variant>
      <vt:variant>
        <vt:i4>5</vt:i4>
      </vt:variant>
      <vt:variant>
        <vt:lpwstr/>
      </vt:variant>
      <vt:variant>
        <vt:lpwstr>_Toc236026389</vt:lpwstr>
      </vt:variant>
      <vt:variant>
        <vt:i4>1703989</vt:i4>
      </vt:variant>
      <vt:variant>
        <vt:i4>74</vt:i4>
      </vt:variant>
      <vt:variant>
        <vt:i4>0</vt:i4>
      </vt:variant>
      <vt:variant>
        <vt:i4>5</vt:i4>
      </vt:variant>
      <vt:variant>
        <vt:lpwstr/>
      </vt:variant>
      <vt:variant>
        <vt:lpwstr>_Toc236026388</vt:lpwstr>
      </vt:variant>
      <vt:variant>
        <vt:i4>1703989</vt:i4>
      </vt:variant>
      <vt:variant>
        <vt:i4>68</vt:i4>
      </vt:variant>
      <vt:variant>
        <vt:i4>0</vt:i4>
      </vt:variant>
      <vt:variant>
        <vt:i4>5</vt:i4>
      </vt:variant>
      <vt:variant>
        <vt:lpwstr/>
      </vt:variant>
      <vt:variant>
        <vt:lpwstr>_Toc236026387</vt:lpwstr>
      </vt:variant>
      <vt:variant>
        <vt:i4>1703989</vt:i4>
      </vt:variant>
      <vt:variant>
        <vt:i4>62</vt:i4>
      </vt:variant>
      <vt:variant>
        <vt:i4>0</vt:i4>
      </vt:variant>
      <vt:variant>
        <vt:i4>5</vt:i4>
      </vt:variant>
      <vt:variant>
        <vt:lpwstr/>
      </vt:variant>
      <vt:variant>
        <vt:lpwstr>_Toc236026386</vt:lpwstr>
      </vt:variant>
      <vt:variant>
        <vt:i4>1703989</vt:i4>
      </vt:variant>
      <vt:variant>
        <vt:i4>56</vt:i4>
      </vt:variant>
      <vt:variant>
        <vt:i4>0</vt:i4>
      </vt:variant>
      <vt:variant>
        <vt:i4>5</vt:i4>
      </vt:variant>
      <vt:variant>
        <vt:lpwstr/>
      </vt:variant>
      <vt:variant>
        <vt:lpwstr>_Toc236026385</vt:lpwstr>
      </vt:variant>
      <vt:variant>
        <vt:i4>1703989</vt:i4>
      </vt:variant>
      <vt:variant>
        <vt:i4>50</vt:i4>
      </vt:variant>
      <vt:variant>
        <vt:i4>0</vt:i4>
      </vt:variant>
      <vt:variant>
        <vt:i4>5</vt:i4>
      </vt:variant>
      <vt:variant>
        <vt:lpwstr/>
      </vt:variant>
      <vt:variant>
        <vt:lpwstr>_Toc236026384</vt:lpwstr>
      </vt:variant>
      <vt:variant>
        <vt:i4>1703989</vt:i4>
      </vt:variant>
      <vt:variant>
        <vt:i4>44</vt:i4>
      </vt:variant>
      <vt:variant>
        <vt:i4>0</vt:i4>
      </vt:variant>
      <vt:variant>
        <vt:i4>5</vt:i4>
      </vt:variant>
      <vt:variant>
        <vt:lpwstr/>
      </vt:variant>
      <vt:variant>
        <vt:lpwstr>_Toc236026383</vt:lpwstr>
      </vt:variant>
      <vt:variant>
        <vt:i4>1703989</vt:i4>
      </vt:variant>
      <vt:variant>
        <vt:i4>38</vt:i4>
      </vt:variant>
      <vt:variant>
        <vt:i4>0</vt:i4>
      </vt:variant>
      <vt:variant>
        <vt:i4>5</vt:i4>
      </vt:variant>
      <vt:variant>
        <vt:lpwstr/>
      </vt:variant>
      <vt:variant>
        <vt:lpwstr>_Toc236026382</vt:lpwstr>
      </vt:variant>
      <vt:variant>
        <vt:i4>1703989</vt:i4>
      </vt:variant>
      <vt:variant>
        <vt:i4>32</vt:i4>
      </vt:variant>
      <vt:variant>
        <vt:i4>0</vt:i4>
      </vt:variant>
      <vt:variant>
        <vt:i4>5</vt:i4>
      </vt:variant>
      <vt:variant>
        <vt:lpwstr/>
      </vt:variant>
      <vt:variant>
        <vt:lpwstr>_Toc236026381</vt:lpwstr>
      </vt:variant>
      <vt:variant>
        <vt:i4>1703989</vt:i4>
      </vt:variant>
      <vt:variant>
        <vt:i4>26</vt:i4>
      </vt:variant>
      <vt:variant>
        <vt:i4>0</vt:i4>
      </vt:variant>
      <vt:variant>
        <vt:i4>5</vt:i4>
      </vt:variant>
      <vt:variant>
        <vt:lpwstr/>
      </vt:variant>
      <vt:variant>
        <vt:lpwstr>_Toc236026380</vt:lpwstr>
      </vt:variant>
      <vt:variant>
        <vt:i4>1376309</vt:i4>
      </vt:variant>
      <vt:variant>
        <vt:i4>20</vt:i4>
      </vt:variant>
      <vt:variant>
        <vt:i4>0</vt:i4>
      </vt:variant>
      <vt:variant>
        <vt:i4>5</vt:i4>
      </vt:variant>
      <vt:variant>
        <vt:lpwstr/>
      </vt:variant>
      <vt:variant>
        <vt:lpwstr>_Toc236026379</vt:lpwstr>
      </vt:variant>
      <vt:variant>
        <vt:i4>1376309</vt:i4>
      </vt:variant>
      <vt:variant>
        <vt:i4>14</vt:i4>
      </vt:variant>
      <vt:variant>
        <vt:i4>0</vt:i4>
      </vt:variant>
      <vt:variant>
        <vt:i4>5</vt:i4>
      </vt:variant>
      <vt:variant>
        <vt:lpwstr/>
      </vt:variant>
      <vt:variant>
        <vt:lpwstr>_Toc236026378</vt:lpwstr>
      </vt:variant>
      <vt:variant>
        <vt:i4>1376309</vt:i4>
      </vt:variant>
      <vt:variant>
        <vt:i4>8</vt:i4>
      </vt:variant>
      <vt:variant>
        <vt:i4>0</vt:i4>
      </vt:variant>
      <vt:variant>
        <vt:i4>5</vt:i4>
      </vt:variant>
      <vt:variant>
        <vt:lpwstr/>
      </vt:variant>
      <vt:variant>
        <vt:lpwstr>_Toc236026377</vt:lpwstr>
      </vt:variant>
      <vt:variant>
        <vt:i4>1376309</vt:i4>
      </vt:variant>
      <vt:variant>
        <vt:i4>2</vt:i4>
      </vt:variant>
      <vt:variant>
        <vt:i4>0</vt:i4>
      </vt:variant>
      <vt:variant>
        <vt:i4>5</vt:i4>
      </vt:variant>
      <vt:variant>
        <vt:lpwstr/>
      </vt:variant>
      <vt:variant>
        <vt:lpwstr>_Toc236026376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IV</dc:title>
  <dc:creator>Begoña Coll Domingo</dc:creator>
  <cp:lastModifiedBy>Begoña Coll Domingo</cp:lastModifiedBy>
  <cp:revision>87</cp:revision>
  <cp:lastPrinted>2009-02-09T08:26:00Z</cp:lastPrinted>
  <dcterms:created xsi:type="dcterms:W3CDTF">2013-04-10T11:20:00Z</dcterms:created>
  <dcterms:modified xsi:type="dcterms:W3CDTF">2021-08-02T08:22:00Z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